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D4691" w14:textId="49E881CE" w:rsidR="00DF6D80" w:rsidRPr="00242C7A" w:rsidRDefault="00935D27" w:rsidP="00DF6D80">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4464" behindDoc="0" locked="0" layoutInCell="1" allowOverlap="1" wp14:anchorId="023A3E93" wp14:editId="0F7F4933">
                <wp:simplePos x="0" y="0"/>
                <wp:positionH relativeFrom="column">
                  <wp:posOffset>0</wp:posOffset>
                </wp:positionH>
                <wp:positionV relativeFrom="paragraph">
                  <wp:posOffset>-218440</wp:posOffset>
                </wp:positionV>
                <wp:extent cx="6155690" cy="0"/>
                <wp:effectExtent l="0" t="0" r="35560" b="19050"/>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05273E" id="Rechte verbindingslijn 15" o:spid="_x0000_s1026" style="position:absolute;z-index:2517744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r w:rsidR="00DF6D80">
        <w:rPr>
          <w:rFonts w:ascii="Arial" w:hAnsi="Arial" w:cs="Arial"/>
          <w:b/>
          <w:sz w:val="28"/>
          <w:szCs w:val="28"/>
        </w:rPr>
        <w:tab/>
      </w:r>
      <w:proofErr w:type="spellStart"/>
      <w:r w:rsidR="00DF6D80" w:rsidRPr="00D23DCD">
        <w:rPr>
          <w:rFonts w:ascii="Arial" w:hAnsi="Arial" w:cs="Arial"/>
          <w:b/>
        </w:rPr>
        <w:t>Startnr</w:t>
      </w:r>
      <w:proofErr w:type="spellEnd"/>
      <w:r w:rsidR="00DF6D80">
        <w:rPr>
          <w:rFonts w:ascii="Arial" w:hAnsi="Arial" w:cs="Arial"/>
          <w:b/>
        </w:rPr>
        <w:t xml:space="preserve">: </w:t>
      </w:r>
      <w:r w:rsidR="00DF6D80">
        <w:rPr>
          <w:rFonts w:ascii="Arial" w:hAnsi="Arial" w:cs="Arial"/>
          <w:b/>
          <w:sz w:val="28"/>
          <w:szCs w:val="28"/>
        </w:rPr>
        <w:fldChar w:fldCharType="begin"/>
      </w:r>
      <w:r w:rsidR="00DF6D80">
        <w:rPr>
          <w:rFonts w:ascii="Arial" w:hAnsi="Arial" w:cs="Arial"/>
          <w:b/>
          <w:sz w:val="28"/>
          <w:szCs w:val="28"/>
        </w:rPr>
        <w:instrText xml:space="preserve"> MERGEFIELD startnr </w:instrText>
      </w:r>
      <w:r w:rsidR="00DF6D80">
        <w:rPr>
          <w:rFonts w:ascii="Arial" w:hAnsi="Arial" w:cs="Arial"/>
          <w:b/>
          <w:sz w:val="28"/>
          <w:szCs w:val="28"/>
        </w:rPr>
        <w:fldChar w:fldCharType="separate"/>
      </w:r>
      <w:r w:rsidR="0067747C">
        <w:rPr>
          <w:rFonts w:ascii="Arial" w:hAnsi="Arial" w:cs="Arial"/>
          <w:b/>
          <w:noProof/>
          <w:sz w:val="28"/>
          <w:szCs w:val="28"/>
        </w:rPr>
        <w:t>«startnr»</w:t>
      </w:r>
      <w:r w:rsidR="00DF6D80">
        <w:rPr>
          <w:rFonts w:ascii="Arial" w:hAnsi="Arial" w:cs="Arial"/>
          <w:b/>
          <w:sz w:val="28"/>
          <w:szCs w:val="28"/>
        </w:rPr>
        <w:fldChar w:fldCharType="end"/>
      </w:r>
    </w:p>
    <w:p w14:paraId="507917A5" w14:textId="77777777" w:rsidR="00DF6D80" w:rsidRDefault="00DF6D80" w:rsidP="00AD46D6">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DF6D80" w14:paraId="3599ECD3" w14:textId="77777777" w:rsidTr="00DF6D8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08CEF28" w14:textId="77777777" w:rsidR="00DF6D80" w:rsidRDefault="00DF6D80" w:rsidP="00DF6D80">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9BF9FAE" w14:textId="47D98C1A" w:rsidR="00DF6D80" w:rsidRDefault="00DF6D80" w:rsidP="00DF6D80">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75DC15B" w14:textId="77777777" w:rsidR="00DF6D80" w:rsidRDefault="00DF6D80" w:rsidP="00DF6D80">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42CFB685" w14:textId="77777777" w:rsidR="00DF6D80" w:rsidRDefault="00DF6D80" w:rsidP="00DF6D80">
            <w:pPr>
              <w:rPr>
                <w:color w:val="FF0000"/>
              </w:rPr>
            </w:pPr>
            <w:r>
              <w:rPr>
                <w:rFonts w:ascii="Arial" w:hAnsi="Arial" w:cs="Arial"/>
                <w:b/>
                <w:bCs/>
                <w:sz w:val="20"/>
                <w:szCs w:val="20"/>
              </w:rPr>
              <w:t>Lidnr.*</w:t>
            </w:r>
            <w:r>
              <w:rPr>
                <w:rFonts w:ascii="Arial" w:hAnsi="Arial" w:cs="Arial"/>
                <w:b/>
                <w:bCs/>
                <w:sz w:val="20"/>
                <w:szCs w:val="20"/>
              </w:rPr>
              <w:t> </w:t>
            </w:r>
          </w:p>
        </w:tc>
      </w:tr>
      <w:tr w:rsidR="00935D27" w14:paraId="21257E7E"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D1F32B1" w14:textId="77777777" w:rsidR="00935D27" w:rsidRDefault="00935D27" w:rsidP="00935D2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0E89A8C" w14:textId="7DA46E78" w:rsidR="00935D27" w:rsidRDefault="00935D27" w:rsidP="00935D2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67DDC94" w14:textId="648DF625" w:rsidR="00935D27" w:rsidRDefault="00935D27" w:rsidP="00935D27">
            <w:r>
              <w:rPr>
                <w:rFonts w:ascii="Arial" w:hAnsi="Arial" w:cs="Arial"/>
                <w:b/>
                <w:sz w:val="20"/>
                <w:szCs w:val="20"/>
              </w:rPr>
              <w:t xml:space="preserve"> 1: </w:t>
            </w:r>
            <w:r w:rsidR="00435CAE">
              <w:rPr>
                <w:rFonts w:ascii="Arial" w:hAnsi="Arial" w:cs="Arial"/>
                <w:b/>
                <w:sz w:val="20"/>
                <w:szCs w:val="20"/>
              </w:rPr>
              <w:fldChar w:fldCharType="begin"/>
            </w:r>
            <w:r w:rsidR="00435CAE">
              <w:rPr>
                <w:rFonts w:ascii="Arial" w:hAnsi="Arial" w:cs="Arial"/>
                <w:b/>
                <w:sz w:val="20"/>
                <w:szCs w:val="20"/>
              </w:rPr>
              <w:instrText xml:space="preserve"> MERGEFIELD voltigeur_1 </w:instrText>
            </w:r>
            <w:r w:rsidR="00435CAE">
              <w:rPr>
                <w:rFonts w:ascii="Arial" w:hAnsi="Arial" w:cs="Arial"/>
                <w:b/>
                <w:sz w:val="20"/>
                <w:szCs w:val="20"/>
              </w:rPr>
              <w:fldChar w:fldCharType="separate"/>
            </w:r>
            <w:r w:rsidR="0067747C">
              <w:rPr>
                <w:rFonts w:ascii="Arial" w:hAnsi="Arial" w:cs="Arial"/>
                <w:b/>
                <w:noProof/>
                <w:sz w:val="20"/>
                <w:szCs w:val="20"/>
              </w:rPr>
              <w:t>«voltigeur_1»</w:t>
            </w:r>
            <w:r w:rsidR="00435CAE">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583ECF0" w14:textId="7A4B3932" w:rsidR="00935D27" w:rsidRDefault="00935D27" w:rsidP="00935D27">
            <w:pPr>
              <w:rPr>
                <w:rFonts w:ascii="Arial" w:hAnsi="Arial" w:cs="Arial"/>
                <w:b/>
                <w:bCs/>
                <w:sz w:val="20"/>
                <w:szCs w:val="20"/>
              </w:rPr>
            </w:pPr>
            <w:r>
              <w:rPr>
                <w:rFonts w:ascii="Arial" w:hAnsi="Arial" w:cs="Arial"/>
                <w:b/>
                <w:bCs/>
                <w:sz w:val="20"/>
                <w:szCs w:val="20"/>
              </w:rPr>
              <w:t xml:space="preserve"> </w:t>
            </w:r>
            <w:r w:rsidR="00435CAE">
              <w:rPr>
                <w:rFonts w:ascii="Arial" w:hAnsi="Arial" w:cs="Arial"/>
                <w:b/>
                <w:bCs/>
                <w:sz w:val="20"/>
                <w:szCs w:val="20"/>
              </w:rPr>
              <w:fldChar w:fldCharType="begin"/>
            </w:r>
            <w:r w:rsidR="00435CAE">
              <w:rPr>
                <w:rFonts w:ascii="Arial" w:hAnsi="Arial" w:cs="Arial"/>
                <w:b/>
                <w:bCs/>
                <w:sz w:val="20"/>
                <w:szCs w:val="20"/>
              </w:rPr>
              <w:instrText xml:space="preserve"> MERGEFIELD nr_v1 </w:instrText>
            </w:r>
            <w:r w:rsidR="00435CAE">
              <w:rPr>
                <w:rFonts w:ascii="Arial" w:hAnsi="Arial" w:cs="Arial"/>
                <w:b/>
                <w:bCs/>
                <w:sz w:val="20"/>
                <w:szCs w:val="20"/>
              </w:rPr>
              <w:fldChar w:fldCharType="separate"/>
            </w:r>
            <w:r w:rsidR="0067747C">
              <w:rPr>
                <w:rFonts w:ascii="Arial" w:hAnsi="Arial" w:cs="Arial"/>
                <w:b/>
                <w:bCs/>
                <w:noProof/>
                <w:sz w:val="20"/>
                <w:szCs w:val="20"/>
              </w:rPr>
              <w:t>«nr_v1»</w:t>
            </w:r>
            <w:r w:rsidR="00435CAE">
              <w:rPr>
                <w:rFonts w:ascii="Arial" w:hAnsi="Arial" w:cs="Arial"/>
                <w:b/>
                <w:bCs/>
                <w:sz w:val="20"/>
                <w:szCs w:val="20"/>
              </w:rPr>
              <w:fldChar w:fldCharType="end"/>
            </w:r>
          </w:p>
        </w:tc>
      </w:tr>
      <w:tr w:rsidR="00435CAE" w14:paraId="64F3F4A2"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672704E" w14:textId="77777777" w:rsidR="00435CAE" w:rsidRDefault="00435CAE" w:rsidP="00435CAE">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F4B3394" w14:textId="055B104D" w:rsidR="00435CAE" w:rsidRDefault="00435CAE" w:rsidP="00435CAE">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306AD66" w14:textId="515A79E2" w:rsidR="00435CAE" w:rsidRDefault="00435CAE" w:rsidP="00435CAE">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12370CD5" w14:textId="52D63FA3" w:rsidR="00435CAE" w:rsidRDefault="00435CAE" w:rsidP="00435CAE">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B14CE6" w14:paraId="7EB3284B"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FCDFF6" w14:textId="77777777" w:rsidR="00B14CE6" w:rsidRDefault="00B14CE6" w:rsidP="00B14CE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928DCE5" w14:textId="41844990"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FAF3932" w14:textId="03F9E7E4" w:rsidR="00B14CE6" w:rsidRDefault="00B14CE6" w:rsidP="00B14CE6">
            <w:r>
              <w:rPr>
                <w:rFonts w:ascii="Arial" w:hAnsi="Arial" w:cs="Arial"/>
                <w:b/>
                <w:sz w:val="20"/>
                <w:szCs w:val="20"/>
              </w:rPr>
              <w:t xml:space="preserve"> 3: </w:t>
            </w:r>
            <w:r w:rsidR="003C013F">
              <w:rPr>
                <w:rFonts w:ascii="Arial" w:hAnsi="Arial" w:cs="Arial"/>
                <w:b/>
                <w:sz w:val="20"/>
                <w:szCs w:val="20"/>
              </w:rPr>
              <w:fldChar w:fldCharType="begin"/>
            </w:r>
            <w:r w:rsidR="003C013F">
              <w:rPr>
                <w:rFonts w:ascii="Arial" w:hAnsi="Arial" w:cs="Arial"/>
                <w:b/>
                <w:sz w:val="20"/>
                <w:szCs w:val="20"/>
              </w:rPr>
              <w:instrText xml:space="preserve"> MERGEFIELD voltigeur_3 </w:instrText>
            </w:r>
            <w:r w:rsidR="003C013F">
              <w:rPr>
                <w:rFonts w:ascii="Arial" w:hAnsi="Arial" w:cs="Arial"/>
                <w:b/>
                <w:sz w:val="20"/>
                <w:szCs w:val="20"/>
              </w:rPr>
              <w:fldChar w:fldCharType="separate"/>
            </w:r>
            <w:r w:rsidR="0067747C">
              <w:rPr>
                <w:rFonts w:ascii="Arial" w:hAnsi="Arial" w:cs="Arial"/>
                <w:b/>
                <w:noProof/>
                <w:sz w:val="20"/>
                <w:szCs w:val="20"/>
              </w:rPr>
              <w:t>«voltigeur_3»</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6032249B" w14:textId="2E0C5406"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nr_v3 </w:instrText>
            </w:r>
            <w:r w:rsidR="003C013F">
              <w:rPr>
                <w:rFonts w:ascii="Arial" w:hAnsi="Arial" w:cs="Arial"/>
                <w:b/>
                <w:bCs/>
                <w:sz w:val="20"/>
                <w:szCs w:val="20"/>
              </w:rPr>
              <w:fldChar w:fldCharType="separate"/>
            </w:r>
            <w:r w:rsidR="0067747C">
              <w:rPr>
                <w:rFonts w:ascii="Arial" w:hAnsi="Arial" w:cs="Arial"/>
                <w:b/>
                <w:bCs/>
                <w:noProof/>
                <w:sz w:val="20"/>
                <w:szCs w:val="20"/>
              </w:rPr>
              <w:t>«nr_v3»</w:t>
            </w:r>
            <w:r w:rsidR="003C013F">
              <w:rPr>
                <w:rFonts w:ascii="Arial" w:hAnsi="Arial" w:cs="Arial"/>
                <w:b/>
                <w:bCs/>
                <w:sz w:val="20"/>
                <w:szCs w:val="20"/>
              </w:rPr>
              <w:fldChar w:fldCharType="end"/>
            </w:r>
          </w:p>
        </w:tc>
      </w:tr>
      <w:tr w:rsidR="00B14CE6" w14:paraId="3B548DFF"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A1DCB38" w14:textId="77777777" w:rsidR="00B14CE6" w:rsidRDefault="00B14CE6" w:rsidP="00B14CE6">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409F47E" w14:textId="201B3748"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CF554C0" w14:textId="40032875" w:rsidR="00B14CE6" w:rsidRDefault="00B14CE6" w:rsidP="00B14CE6">
            <w:r>
              <w:rPr>
                <w:rFonts w:ascii="Arial" w:hAnsi="Arial" w:cs="Arial"/>
                <w:b/>
                <w:sz w:val="20"/>
                <w:szCs w:val="20"/>
              </w:rPr>
              <w:t xml:space="preserve"> 4: </w:t>
            </w:r>
            <w:r w:rsidR="003C013F">
              <w:rPr>
                <w:rFonts w:ascii="Arial" w:hAnsi="Arial" w:cs="Arial"/>
                <w:b/>
                <w:sz w:val="20"/>
                <w:szCs w:val="20"/>
              </w:rPr>
              <w:fldChar w:fldCharType="begin"/>
            </w:r>
            <w:r w:rsidR="003C013F">
              <w:rPr>
                <w:rFonts w:ascii="Arial" w:hAnsi="Arial" w:cs="Arial"/>
                <w:b/>
                <w:sz w:val="20"/>
                <w:szCs w:val="20"/>
              </w:rPr>
              <w:instrText xml:space="preserve"> MERGEFIELD voltigeur_4 </w:instrText>
            </w:r>
            <w:r w:rsidR="003C013F">
              <w:rPr>
                <w:rFonts w:ascii="Arial" w:hAnsi="Arial" w:cs="Arial"/>
                <w:b/>
                <w:sz w:val="20"/>
                <w:szCs w:val="20"/>
              </w:rPr>
              <w:fldChar w:fldCharType="separate"/>
            </w:r>
            <w:r w:rsidR="0067747C">
              <w:rPr>
                <w:rFonts w:ascii="Arial" w:hAnsi="Arial" w:cs="Arial"/>
                <w:b/>
                <w:noProof/>
                <w:sz w:val="20"/>
                <w:szCs w:val="20"/>
              </w:rPr>
              <w:t>«voltigeur_4»</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AC10E75" w14:textId="543C82CC"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nr_v4 </w:instrText>
            </w:r>
            <w:r w:rsidR="003C013F">
              <w:rPr>
                <w:rFonts w:ascii="Arial" w:hAnsi="Arial" w:cs="Arial"/>
                <w:b/>
                <w:bCs/>
                <w:sz w:val="20"/>
                <w:szCs w:val="20"/>
              </w:rPr>
              <w:fldChar w:fldCharType="separate"/>
            </w:r>
            <w:r w:rsidR="0067747C">
              <w:rPr>
                <w:rFonts w:ascii="Arial" w:hAnsi="Arial" w:cs="Arial"/>
                <w:b/>
                <w:bCs/>
                <w:noProof/>
                <w:sz w:val="20"/>
                <w:szCs w:val="20"/>
              </w:rPr>
              <w:t>«nr_v4»</w:t>
            </w:r>
            <w:r w:rsidR="003C013F">
              <w:rPr>
                <w:rFonts w:ascii="Arial" w:hAnsi="Arial" w:cs="Arial"/>
                <w:b/>
                <w:bCs/>
                <w:sz w:val="20"/>
                <w:szCs w:val="20"/>
              </w:rPr>
              <w:fldChar w:fldCharType="end"/>
            </w:r>
          </w:p>
        </w:tc>
      </w:tr>
      <w:tr w:rsidR="00B14CE6" w14:paraId="30FF358E"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5D85444" w14:textId="77777777" w:rsidR="00B14CE6" w:rsidRDefault="00B14CE6" w:rsidP="00B14CE6">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7258C5E" w14:textId="44EA1CC3"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686DFEC" w14:textId="77777777" w:rsidR="00B14CE6" w:rsidRDefault="00B14CE6" w:rsidP="00B14CE6">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F49182E" w14:textId="13896DE8" w:rsidR="00B14CE6" w:rsidRDefault="00B14CE6" w:rsidP="00B14CE6">
            <w:r>
              <w:rPr>
                <w:rFonts w:ascii="Arial" w:hAnsi="Arial" w:cs="Arial"/>
                <w:b/>
                <w:sz w:val="20"/>
                <w:szCs w:val="20"/>
              </w:rPr>
              <w:t xml:space="preserve"> 5: </w:t>
            </w:r>
            <w:r w:rsidR="003C013F">
              <w:rPr>
                <w:rFonts w:ascii="Arial" w:hAnsi="Arial" w:cs="Arial"/>
                <w:b/>
                <w:sz w:val="20"/>
                <w:szCs w:val="20"/>
              </w:rPr>
              <w:fldChar w:fldCharType="begin"/>
            </w:r>
            <w:r w:rsidR="003C013F">
              <w:rPr>
                <w:rFonts w:ascii="Arial" w:hAnsi="Arial" w:cs="Arial"/>
                <w:b/>
                <w:sz w:val="20"/>
                <w:szCs w:val="20"/>
              </w:rPr>
              <w:instrText xml:space="preserve"> MERGEFIELD voltigeur_5 </w:instrText>
            </w:r>
            <w:r w:rsidR="003C013F">
              <w:rPr>
                <w:rFonts w:ascii="Arial" w:hAnsi="Arial" w:cs="Arial"/>
                <w:b/>
                <w:sz w:val="20"/>
                <w:szCs w:val="20"/>
              </w:rPr>
              <w:fldChar w:fldCharType="separate"/>
            </w:r>
            <w:r w:rsidR="0067747C">
              <w:rPr>
                <w:rFonts w:ascii="Arial" w:hAnsi="Arial" w:cs="Arial"/>
                <w:b/>
                <w:noProof/>
                <w:sz w:val="20"/>
                <w:szCs w:val="20"/>
              </w:rPr>
              <w:t>«voltigeur_5»</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2318670" w14:textId="4D043045"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nr_v5 </w:instrText>
            </w:r>
            <w:r w:rsidR="003C013F">
              <w:rPr>
                <w:rFonts w:ascii="Arial" w:hAnsi="Arial" w:cs="Arial"/>
                <w:b/>
                <w:bCs/>
                <w:sz w:val="20"/>
                <w:szCs w:val="20"/>
              </w:rPr>
              <w:fldChar w:fldCharType="separate"/>
            </w:r>
            <w:r w:rsidR="0067747C">
              <w:rPr>
                <w:rFonts w:ascii="Arial" w:hAnsi="Arial" w:cs="Arial"/>
                <w:b/>
                <w:bCs/>
                <w:noProof/>
                <w:sz w:val="20"/>
                <w:szCs w:val="20"/>
              </w:rPr>
              <w:t>«nr_v5»</w:t>
            </w:r>
            <w:r w:rsidR="003C013F">
              <w:rPr>
                <w:rFonts w:ascii="Arial" w:hAnsi="Arial" w:cs="Arial"/>
                <w:b/>
                <w:bCs/>
                <w:sz w:val="20"/>
                <w:szCs w:val="20"/>
              </w:rPr>
              <w:fldChar w:fldCharType="end"/>
            </w:r>
          </w:p>
        </w:tc>
      </w:tr>
      <w:tr w:rsidR="00B14CE6" w14:paraId="3B245DD3"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9B64B46" w14:textId="77777777" w:rsidR="00B14CE6" w:rsidRDefault="00B14CE6" w:rsidP="00B14CE6">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172893A" w14:textId="6C4CFB4C"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2077D3D" w14:textId="27676E55"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45C8114" w14:textId="480471B5" w:rsidR="00B14CE6" w:rsidRDefault="00B14CE6" w:rsidP="00B14CE6">
            <w:r>
              <w:rPr>
                <w:rFonts w:ascii="Arial" w:hAnsi="Arial" w:cs="Arial"/>
                <w:b/>
                <w:sz w:val="20"/>
                <w:szCs w:val="20"/>
              </w:rPr>
              <w:t xml:space="preserve"> 6: </w:t>
            </w:r>
            <w:r w:rsidR="003C013F">
              <w:rPr>
                <w:rFonts w:ascii="Arial" w:hAnsi="Arial" w:cs="Arial"/>
                <w:b/>
                <w:sz w:val="20"/>
                <w:szCs w:val="20"/>
              </w:rPr>
              <w:fldChar w:fldCharType="begin"/>
            </w:r>
            <w:r w:rsidR="003C013F">
              <w:rPr>
                <w:rFonts w:ascii="Arial" w:hAnsi="Arial" w:cs="Arial"/>
                <w:b/>
                <w:sz w:val="20"/>
                <w:szCs w:val="20"/>
              </w:rPr>
              <w:instrText xml:space="preserve"> MERGEFIELD voltigeur_6 </w:instrText>
            </w:r>
            <w:r w:rsidR="003C013F">
              <w:rPr>
                <w:rFonts w:ascii="Arial" w:hAnsi="Arial" w:cs="Arial"/>
                <w:b/>
                <w:sz w:val="20"/>
                <w:szCs w:val="20"/>
              </w:rPr>
              <w:fldChar w:fldCharType="separate"/>
            </w:r>
            <w:r w:rsidR="0067747C">
              <w:rPr>
                <w:rFonts w:ascii="Arial" w:hAnsi="Arial" w:cs="Arial"/>
                <w:b/>
                <w:noProof/>
                <w:sz w:val="20"/>
                <w:szCs w:val="20"/>
              </w:rPr>
              <w:t>«voltigeur_6»</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BD08FAA" w14:textId="3A07FF1E"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nr_v6 </w:instrText>
            </w:r>
            <w:r w:rsidR="003C013F">
              <w:rPr>
                <w:rFonts w:ascii="Arial" w:hAnsi="Arial" w:cs="Arial"/>
                <w:b/>
                <w:bCs/>
                <w:sz w:val="20"/>
                <w:szCs w:val="20"/>
              </w:rPr>
              <w:fldChar w:fldCharType="separate"/>
            </w:r>
            <w:r w:rsidR="0067747C">
              <w:rPr>
                <w:rFonts w:ascii="Arial" w:hAnsi="Arial" w:cs="Arial"/>
                <w:b/>
                <w:bCs/>
                <w:noProof/>
                <w:sz w:val="20"/>
                <w:szCs w:val="20"/>
              </w:rPr>
              <w:t>«nr_v6»</w:t>
            </w:r>
            <w:r w:rsidR="003C013F">
              <w:rPr>
                <w:rFonts w:ascii="Arial" w:hAnsi="Arial" w:cs="Arial"/>
                <w:b/>
                <w:bCs/>
                <w:sz w:val="20"/>
                <w:szCs w:val="20"/>
              </w:rPr>
              <w:fldChar w:fldCharType="end"/>
            </w:r>
          </w:p>
        </w:tc>
      </w:tr>
    </w:tbl>
    <w:p w14:paraId="6EC903E8" w14:textId="77777777" w:rsidR="00BB20AC"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51E474EC" w14:textId="77777777" w:rsidTr="009977EE">
        <w:tc>
          <w:tcPr>
            <w:tcW w:w="629" w:type="dxa"/>
            <w:tcBorders>
              <w:top w:val="nil"/>
              <w:left w:val="nil"/>
              <w:right w:val="nil"/>
            </w:tcBorders>
            <w:shd w:val="clear" w:color="auto" w:fill="auto"/>
            <w:vAlign w:val="center"/>
          </w:tcPr>
          <w:p w14:paraId="4982EDB5" w14:textId="77777777" w:rsidR="009E6A2D" w:rsidRPr="0037294D" w:rsidRDefault="009E6A2D" w:rsidP="009977EE">
            <w:pPr>
              <w:pStyle w:val="HBVKop2"/>
              <w:spacing w:line="240" w:lineRule="exact"/>
              <w:jc w:val="center"/>
              <w:rPr>
                <w:rFonts w:ascii="Helvetica" w:hAnsi="Helvetica" w:cs="Helvetica"/>
                <w:b w:val="0"/>
                <w:sz w:val="16"/>
                <w:szCs w:val="18"/>
              </w:rPr>
            </w:pPr>
            <w:bookmarkStart w:id="0" w:name="_Hlk95416229"/>
          </w:p>
        </w:tc>
        <w:tc>
          <w:tcPr>
            <w:tcW w:w="7214" w:type="dxa"/>
            <w:gridSpan w:val="11"/>
            <w:tcBorders>
              <w:top w:val="nil"/>
              <w:left w:val="nil"/>
              <w:right w:val="nil"/>
            </w:tcBorders>
            <w:shd w:val="clear" w:color="auto" w:fill="auto"/>
          </w:tcPr>
          <w:p w14:paraId="3EE623AD"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1DF38568"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2251AD4A"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3271C6CD"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220545B9" w14:textId="77777777" w:rsidTr="009977EE">
        <w:trPr>
          <w:cantSplit/>
          <w:trHeight w:val="1134"/>
        </w:trPr>
        <w:tc>
          <w:tcPr>
            <w:tcW w:w="629" w:type="dxa"/>
            <w:shd w:val="clear" w:color="auto" w:fill="auto"/>
            <w:textDirection w:val="btLr"/>
            <w:vAlign w:val="center"/>
          </w:tcPr>
          <w:p w14:paraId="44666264"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6D97C4F"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00829E59"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2E015FE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5C9C54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28A2841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275"/>
              <w:gridCol w:w="1560"/>
              <w:gridCol w:w="1417"/>
              <w:gridCol w:w="1418"/>
            </w:tblGrid>
            <w:tr w:rsidR="009E6A2D" w:rsidRPr="00720510" w14:paraId="49597B01"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F3CD"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2EE303AF"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112AB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6BA075A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CEC3A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6835208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2ED29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45186A7" w14:textId="55EF7494"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6A79D6A"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74EE951"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3848AFD2"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08D0A025"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469C698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98A5CAD"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4C124EDC"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5682B0E"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578DEF51"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7B22E31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46E11EB"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DB218E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0471EFB3"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F7FC328" w14:textId="77777777" w:rsidTr="009977EE">
        <w:trPr>
          <w:cantSplit/>
          <w:trHeight w:val="1134"/>
        </w:trPr>
        <w:tc>
          <w:tcPr>
            <w:tcW w:w="629" w:type="dxa"/>
            <w:vMerge w:val="restart"/>
            <w:shd w:val="clear" w:color="auto" w:fill="auto"/>
            <w:textDirection w:val="btLr"/>
            <w:vAlign w:val="center"/>
          </w:tcPr>
          <w:p w14:paraId="3F509DAD"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2BDDD07"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18D50D98"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04AA1743" w14:textId="77777777" w:rsidR="009E6A2D" w:rsidRPr="005802F7"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5802F7" w14:paraId="7E2E33A5" w14:textId="77777777" w:rsidTr="005802F7">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CC92EF" w14:textId="77777777" w:rsidR="005802F7" w:rsidRDefault="005802F7" w:rsidP="005802F7">
                  <w:pPr>
                    <w:pStyle w:val="Normaalweb"/>
                    <w:autoSpaceDN w:val="0"/>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542DC479" w14:textId="77777777" w:rsidR="005802F7" w:rsidRDefault="005802F7" w:rsidP="005802F7">
                  <w:pPr>
                    <w:pStyle w:val="Normaalweb"/>
                    <w:autoSpaceDN w:val="0"/>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D73423" w14:textId="77777777" w:rsidR="005802F7" w:rsidRDefault="005802F7" w:rsidP="005802F7">
                  <w:pPr>
                    <w:pStyle w:val="Normaalweb"/>
                    <w:autoSpaceDN w:val="0"/>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2CF82F48" w14:textId="77777777" w:rsidR="005802F7" w:rsidRDefault="005802F7" w:rsidP="005802F7">
                  <w:pPr>
                    <w:pStyle w:val="Normaalweb"/>
                    <w:autoSpaceDN w:val="0"/>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3AADB4" w14:textId="77777777" w:rsidR="005802F7" w:rsidRDefault="005802F7" w:rsidP="005802F7">
                  <w:pPr>
                    <w:pStyle w:val="Normaalweb"/>
                    <w:autoSpaceDN w:val="0"/>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0E26B659" w14:textId="77777777" w:rsidR="005802F7" w:rsidRDefault="005802F7" w:rsidP="005802F7">
                  <w:pPr>
                    <w:pStyle w:val="Normaalweb"/>
                    <w:autoSpaceDN w:val="0"/>
                    <w:spacing w:before="0" w:beforeAutospacing="0" w:after="0" w:afterAutospacing="0"/>
                  </w:pPr>
                  <w:r>
                    <w:rPr>
                      <w:rFonts w:ascii="Arial" w:hAnsi="Arial" w:cs="Arial"/>
                      <w:sz w:val="16"/>
                      <w:szCs w:val="16"/>
                    </w:rPr>
                    <w:t>25%</w:t>
                  </w:r>
                </w:p>
              </w:tc>
            </w:tr>
            <w:tr w:rsidR="005802F7" w14:paraId="16AC0400" w14:textId="77777777" w:rsidTr="005802F7">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4D802D70" w14:textId="77777777" w:rsidR="005802F7" w:rsidRDefault="005802F7" w:rsidP="005802F7">
                  <w:pPr>
                    <w:pStyle w:val="Normaalweb"/>
                    <w:autoSpaceDN w:val="0"/>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495BFC20" w14:textId="77777777" w:rsidR="005802F7" w:rsidRDefault="005802F7" w:rsidP="005802F7">
                  <w:pPr>
                    <w:pStyle w:val="Normaalweb"/>
                    <w:autoSpaceDN w:val="0"/>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68E43AAE" w14:textId="77777777" w:rsidR="005802F7" w:rsidRDefault="005802F7" w:rsidP="005802F7">
                  <w:pPr>
                    <w:pStyle w:val="Normaalweb"/>
                    <w:autoSpaceDN w:val="0"/>
                    <w:spacing w:before="0" w:beforeAutospacing="0" w:after="0" w:afterAutospacing="0"/>
                  </w:pPr>
                  <w:r>
                    <w:rPr>
                      <w:rFonts w:ascii="Arial" w:hAnsi="Arial" w:cs="Arial"/>
                      <w:b/>
                      <w:bCs/>
                      <w:color w:val="000000"/>
                      <w:sz w:val="18"/>
                      <w:szCs w:val="18"/>
                    </w:rPr>
                    <w:t> </w:t>
                  </w:r>
                </w:p>
              </w:tc>
            </w:tr>
          </w:tbl>
          <w:p w14:paraId="40772E9A" w14:textId="77777777" w:rsidR="005802F7" w:rsidRPr="00720510" w:rsidRDefault="005802F7" w:rsidP="005802F7">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7438E2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35B06D1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4C55004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3F8EBEC"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48911196" w14:textId="77777777" w:rsidTr="009977EE">
        <w:trPr>
          <w:cantSplit/>
          <w:trHeight w:val="362"/>
        </w:trPr>
        <w:tc>
          <w:tcPr>
            <w:tcW w:w="629" w:type="dxa"/>
            <w:vMerge/>
            <w:shd w:val="clear" w:color="auto" w:fill="auto"/>
            <w:textDirection w:val="btLr"/>
            <w:vAlign w:val="center"/>
          </w:tcPr>
          <w:p w14:paraId="536EAA46"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bookmarkStart w:id="1" w:name="_Hlk95416574"/>
          </w:p>
        </w:tc>
        <w:tc>
          <w:tcPr>
            <w:tcW w:w="1443" w:type="dxa"/>
            <w:shd w:val="clear" w:color="auto" w:fill="auto"/>
          </w:tcPr>
          <w:p w14:paraId="578729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6240E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F6092AC"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6E77F2B"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7A064E50"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5EF74E0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5078F28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4AFC0CC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28377A0" w14:textId="77777777" w:rsidR="009E6A2D" w:rsidRPr="00720510" w:rsidRDefault="009E6A2D" w:rsidP="009977EE">
            <w:pPr>
              <w:pStyle w:val="HBVKop2"/>
              <w:spacing w:line="240" w:lineRule="exact"/>
              <w:jc w:val="center"/>
              <w:rPr>
                <w:rFonts w:ascii="Helvetica" w:hAnsi="Helvetica" w:cs="Helvetica"/>
                <w:b w:val="0"/>
                <w:sz w:val="16"/>
                <w:szCs w:val="16"/>
              </w:rPr>
            </w:pPr>
          </w:p>
        </w:tc>
      </w:tr>
      <w:bookmarkEnd w:id="1"/>
      <w:tr w:rsidR="009E6A2D" w:rsidRPr="0037294D" w14:paraId="6A06AF1B" w14:textId="77777777" w:rsidTr="009977EE">
        <w:trPr>
          <w:cantSplit/>
          <w:trHeight w:val="1134"/>
        </w:trPr>
        <w:tc>
          <w:tcPr>
            <w:tcW w:w="629" w:type="dxa"/>
            <w:vMerge w:val="restart"/>
            <w:shd w:val="clear" w:color="auto" w:fill="auto"/>
            <w:textDirection w:val="btLr"/>
            <w:vAlign w:val="center"/>
          </w:tcPr>
          <w:p w14:paraId="005C86E1"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78AF21FA"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longeren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71B77585"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262467BA"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5DAC208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2F68288B"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9E8260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2DDC46C" w14:textId="77777777" w:rsidTr="009977EE">
        <w:trPr>
          <w:cantSplit/>
          <w:trHeight w:val="307"/>
        </w:trPr>
        <w:tc>
          <w:tcPr>
            <w:tcW w:w="629" w:type="dxa"/>
            <w:vMerge/>
            <w:shd w:val="clear" w:color="auto" w:fill="auto"/>
            <w:textDirection w:val="btLr"/>
            <w:vAlign w:val="center"/>
          </w:tcPr>
          <w:p w14:paraId="1D78883C"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340F2F1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458DDE7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E9C710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02A894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867EB4D"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65BAB07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46104DEC"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A8A3344" w14:textId="77777777" w:rsidR="009E6A2D" w:rsidRPr="00720510" w:rsidRDefault="009E6A2D" w:rsidP="009977EE">
            <w:pPr>
              <w:pStyle w:val="HBVKop2"/>
              <w:spacing w:line="240" w:lineRule="exact"/>
              <w:jc w:val="center"/>
              <w:rPr>
                <w:rFonts w:ascii="Helvetica" w:hAnsi="Helvetica" w:cs="Helvetica"/>
                <w:b w:val="0"/>
                <w:sz w:val="16"/>
                <w:szCs w:val="16"/>
              </w:rPr>
            </w:pPr>
          </w:p>
        </w:tc>
      </w:tr>
    </w:tbl>
    <w:bookmarkEnd w:id="0"/>
    <w:p w14:paraId="592734ED" w14:textId="1E3EEAF9"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410A38FC"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502646F5"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677CFD31" w14:textId="77777777" w:rsidR="00AD46D6" w:rsidRDefault="00AD46D6" w:rsidP="00C51D22">
            <w:pPr>
              <w:jc w:val="right"/>
              <w:rPr>
                <w:rFonts w:ascii="Arial" w:hAnsi="Arial" w:cs="Arial"/>
                <w:b/>
                <w:bCs/>
                <w:sz w:val="20"/>
                <w:szCs w:val="20"/>
              </w:rPr>
            </w:pPr>
          </w:p>
        </w:tc>
      </w:tr>
    </w:tbl>
    <w:p w14:paraId="403902E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42"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7ACDDC89" id="_x0000_t32" coordsize="21600,21600" o:spt="32" o:oned="t" path="m,l21600,21600e" filled="f">
                <v:path arrowok="t" fillok="f" o:connecttype="none"/>
                <o:lock v:ext="edit" shapetype="t"/>
              </v:shapetype>
              <v:shape id="Line 33" o:spid="_x0000_s1026" type="#_x0000_t32" style="position:absolute;margin-left:-33.25pt;margin-top:7pt;width:557.95pt;height:0;z-index:25163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6630115B" w14:textId="77777777" w:rsidR="00AD46D6" w:rsidRDefault="00AD46D6" w:rsidP="00AD46D6">
      <w:pPr>
        <w:rPr>
          <w:rFonts w:ascii="Arial" w:hAnsi="Arial" w:cs="Arial"/>
          <w:b/>
          <w:bCs/>
          <w:sz w:val="20"/>
          <w:szCs w:val="20"/>
        </w:rPr>
      </w:pPr>
    </w:p>
    <w:p w14:paraId="46D82671" w14:textId="5C2400C1" w:rsidR="00927E03" w:rsidRDefault="00AD46D6" w:rsidP="00F77882">
      <w:pPr>
        <w:tabs>
          <w:tab w:val="left" w:pos="4820"/>
        </w:tabs>
        <w:rPr>
          <w:rFonts w:ascii="Arial" w:hAnsi="Arial" w:cs="Arial"/>
          <w:b/>
          <w:bCs/>
          <w:sz w:val="20"/>
          <w:szCs w:val="20"/>
        </w:rPr>
        <w:sectPr w:rsidR="00927E03" w:rsidSect="00C24CEE">
          <w:headerReference w:type="default" r:id="rId11"/>
          <w:footerReference w:type="default" r:id="rId12"/>
          <w:pgSz w:w="11906" w:h="16838"/>
          <w:pgMar w:top="2836" w:right="1418" w:bottom="1134"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547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45"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61EABFB2" id="Line 31" o:spid="_x0000_s1026" type="#_x0000_t32" style="position:absolute;margin-left:329.4pt;margin-top:20.55pt;width:117pt;height:0;z-index:25162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sidR="00F77882">
        <w:rPr>
          <w:rFonts w:ascii="Arial" w:hAnsi="Arial" w:cs="Arial"/>
          <w:b/>
          <w:bCs/>
          <w:sz w:val="20"/>
          <w:szCs w:val="20"/>
        </w:rPr>
        <w:tab/>
      </w:r>
      <w:r>
        <w:rPr>
          <w:rFonts w:ascii="Arial" w:hAnsi="Arial" w:cs="Arial"/>
          <w:b/>
          <w:bCs/>
          <w:sz w:val="20"/>
          <w:szCs w:val="20"/>
        </w:rPr>
        <w:t>Handtekening:</w:t>
      </w:r>
    </w:p>
    <w:p w14:paraId="6D47AA85" w14:textId="1A6D4EFB" w:rsidR="00927E03" w:rsidRPr="00242C7A" w:rsidRDefault="00927E03" w:rsidP="00927E03">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86912" behindDoc="0" locked="0" layoutInCell="1" allowOverlap="1" wp14:anchorId="706DD2F4" wp14:editId="4042C736">
                <wp:simplePos x="0" y="0"/>
                <wp:positionH relativeFrom="column">
                  <wp:posOffset>0</wp:posOffset>
                </wp:positionH>
                <wp:positionV relativeFrom="paragraph">
                  <wp:posOffset>-218440</wp:posOffset>
                </wp:positionV>
                <wp:extent cx="6155690" cy="0"/>
                <wp:effectExtent l="0" t="0" r="35560" b="19050"/>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F45D93" id="Rechte verbindingslijn 6" o:spid="_x0000_s1026" style="position:absolute;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7165989D" w14:textId="77777777" w:rsidR="00927E03" w:rsidRDefault="00927E03" w:rsidP="00927E03">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927E03" w14:paraId="1166FD2F"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19CB93E" w14:textId="77777777" w:rsidR="00927E03" w:rsidRDefault="00927E03" w:rsidP="003060E7">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47B6341" w14:textId="71E1138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1C9B8563" w14:textId="77777777" w:rsidR="00927E03" w:rsidRDefault="00927E03" w:rsidP="003060E7">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1558F977" w14:textId="77777777" w:rsidR="00927E03" w:rsidRDefault="00927E03" w:rsidP="003060E7">
            <w:pPr>
              <w:rPr>
                <w:color w:val="FF0000"/>
              </w:rPr>
            </w:pPr>
            <w:r>
              <w:rPr>
                <w:rFonts w:ascii="Arial" w:hAnsi="Arial" w:cs="Arial"/>
                <w:b/>
                <w:bCs/>
                <w:sz w:val="20"/>
                <w:szCs w:val="20"/>
              </w:rPr>
              <w:t>Lidnr.*</w:t>
            </w:r>
            <w:r>
              <w:rPr>
                <w:rFonts w:ascii="Arial" w:hAnsi="Arial" w:cs="Arial"/>
                <w:b/>
                <w:bCs/>
                <w:sz w:val="20"/>
                <w:szCs w:val="20"/>
              </w:rPr>
              <w:t> </w:t>
            </w:r>
          </w:p>
        </w:tc>
      </w:tr>
      <w:tr w:rsidR="00927E03" w14:paraId="073FED3B"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70BBB55" w14:textId="77777777" w:rsidR="00927E03" w:rsidRDefault="00927E03" w:rsidP="003060E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81E7BC0" w14:textId="69F185BE"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7E66B8" w14:textId="1DA136C1" w:rsidR="00927E03" w:rsidRDefault="00927E03" w:rsidP="003060E7">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0375EE3" w14:textId="2A8D281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927E03" w14:paraId="36C4BA08"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A7C9DD7" w14:textId="77777777" w:rsidR="00927E03" w:rsidRDefault="00927E03" w:rsidP="003060E7">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9C01DCA" w14:textId="11F9EC82"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A43C2AC" w14:textId="1A0326B9" w:rsidR="00927E03" w:rsidRDefault="00927E03" w:rsidP="003060E7">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49016BA" w14:textId="0A71B29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927E03" w14:paraId="408402F0"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421A44A" w14:textId="77777777" w:rsidR="00927E03" w:rsidRDefault="00927E03" w:rsidP="003060E7">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9A88D7E" w14:textId="0B53063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248CFC0" w14:textId="33194147" w:rsidR="00927E03" w:rsidRDefault="00927E03" w:rsidP="003060E7">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E56BC55" w14:textId="28AD85BF"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927E03" w14:paraId="5EC85B1E"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37186E8" w14:textId="77777777" w:rsidR="00927E03" w:rsidRDefault="00927E03" w:rsidP="003060E7">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5514454" w14:textId="479C5D39"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9B72063" w14:textId="0C4588E4" w:rsidR="00927E03" w:rsidRDefault="00927E03" w:rsidP="003060E7">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1622F95" w14:textId="0FFF528E"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927E03" w14:paraId="4E4CD672"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75C6EA1" w14:textId="77777777" w:rsidR="00927E03" w:rsidRDefault="00927E03" w:rsidP="003060E7">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00D036F" w14:textId="05F18F7F"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E499735" w14:textId="77777777" w:rsidR="00927E03" w:rsidRDefault="00927E03" w:rsidP="003060E7">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83ABCF1" w14:textId="234F5F6A" w:rsidR="00927E03" w:rsidRDefault="00927E03" w:rsidP="003060E7">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06F70F3" w14:textId="788E2B06"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927E03" w14:paraId="2BE56560"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4CBA7C8" w14:textId="77777777" w:rsidR="00927E03" w:rsidRDefault="00927E03" w:rsidP="003060E7">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3F09D31" w14:textId="310DB0EA"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0CB2C42" w14:textId="3B0D9946"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D6D9015" w14:textId="53D2A1DE" w:rsidR="00927E03" w:rsidRDefault="00927E03" w:rsidP="003060E7">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F3D40A2" w14:textId="49E722E4"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bl>
    <w:p w14:paraId="1A6EDFDB" w14:textId="77777777" w:rsidR="00927E03" w:rsidRDefault="00927E03" w:rsidP="00927E03">
      <w:pPr>
        <w:rPr>
          <w:rFonts w:ascii="Arial" w:hAnsi="Arial" w:cs="Arial"/>
          <w:b/>
          <w:bCs/>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744"/>
        <w:gridCol w:w="2283"/>
        <w:gridCol w:w="2265"/>
        <w:gridCol w:w="799"/>
      </w:tblGrid>
      <w:tr w:rsidR="00BA7933" w:rsidRPr="00314FF1" w14:paraId="2DDA7E45"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7BB8CF36"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Onderdeel</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7BF2420D" w14:textId="77777777" w:rsidR="00BA7933" w:rsidRDefault="00BA7933" w:rsidP="00FE38D4">
            <w:pPr>
              <w:rPr>
                <w:rFonts w:ascii="Aptos" w:eastAsia="Aptos" w:hAnsi="Aptos"/>
                <w:b/>
                <w:bCs/>
                <w:kern w:val="2"/>
                <w:sz w:val="22"/>
                <w:szCs w:val="22"/>
                <w:lang w:eastAsia="en-US"/>
              </w:rPr>
            </w:pPr>
            <w:proofErr w:type="spellStart"/>
            <w:r>
              <w:rPr>
                <w:rFonts w:ascii="Aptos" w:eastAsia="Aptos" w:hAnsi="Aptos"/>
                <w:b/>
                <w:bCs/>
                <w:kern w:val="2"/>
                <w:sz w:val="22"/>
                <w:szCs w:val="22"/>
                <w:lang w:eastAsia="en-US"/>
              </w:rPr>
              <w:t>Perc</w:t>
            </w:r>
            <w:proofErr w:type="spellEnd"/>
            <w:r>
              <w:rPr>
                <w:rFonts w:ascii="Aptos" w:eastAsia="Aptos" w:hAnsi="Aptos"/>
                <w:b/>
                <w:bCs/>
                <w:kern w:val="2"/>
                <w:sz w:val="22"/>
                <w:szCs w:val="22"/>
                <w:lang w:eastAsia="en-US"/>
              </w:rPr>
              <w:t>:</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17DCDB3F"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Beschrijving laagste score</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ED3B05E"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Beschrijving maximale score</w:t>
            </w:r>
          </w:p>
        </w:tc>
        <w:tc>
          <w:tcPr>
            <w:tcW w:w="732" w:type="dxa"/>
            <w:tcBorders>
              <w:top w:val="single" w:sz="4" w:space="0" w:color="auto"/>
              <w:left w:val="single" w:sz="4" w:space="0" w:color="auto"/>
              <w:bottom w:val="single" w:sz="4" w:space="0" w:color="auto"/>
              <w:right w:val="single" w:sz="4" w:space="0" w:color="auto"/>
            </w:tcBorders>
            <w:shd w:val="clear" w:color="auto" w:fill="auto"/>
            <w:hideMark/>
          </w:tcPr>
          <w:p w14:paraId="6A21CDA1"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Score</w:t>
            </w:r>
          </w:p>
        </w:tc>
      </w:tr>
      <w:tr w:rsidR="00BA7933" w:rsidRPr="00314FF1" w14:paraId="30562200"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322ADC4F"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Harmonie</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315281DD"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454CD9D8"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Oefeningen verstoren de balans van het paard: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04E1627"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 xml:space="preserve">Oefeningen passend bij het niveau van de voltigeur en educatie van het paard: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EB4921C" w14:textId="77777777" w:rsidR="00BA7933" w:rsidRDefault="00BA7933" w:rsidP="00FE38D4">
            <w:pPr>
              <w:rPr>
                <w:rFonts w:ascii="Aptos" w:eastAsia="Aptos" w:hAnsi="Aptos"/>
                <w:b/>
                <w:bCs/>
                <w:kern w:val="2"/>
                <w:sz w:val="22"/>
                <w:szCs w:val="22"/>
                <w:lang w:eastAsia="en-US"/>
              </w:rPr>
            </w:pPr>
          </w:p>
        </w:tc>
      </w:tr>
      <w:tr w:rsidR="00BA7933" w:rsidRPr="00314FF1" w14:paraId="19F10775"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73632E11"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Statische &amp; Dynamisch oefeningen</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3EEB3ABC"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6139222D"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Enkel statische oefeningen op het paard: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7E0F70E"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 xml:space="preserve">2 of meer dynamische oefeningen OP het paard uitgevoerd: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C72C4B4" w14:textId="77777777" w:rsidR="00BA7933" w:rsidRDefault="00BA7933" w:rsidP="00FE38D4">
            <w:pPr>
              <w:rPr>
                <w:rFonts w:ascii="Aptos" w:eastAsia="Aptos" w:hAnsi="Aptos"/>
                <w:b/>
                <w:bCs/>
                <w:kern w:val="2"/>
                <w:sz w:val="22"/>
                <w:szCs w:val="22"/>
                <w:lang w:eastAsia="en-US"/>
              </w:rPr>
            </w:pPr>
          </w:p>
        </w:tc>
      </w:tr>
      <w:tr w:rsidR="00BA7933" w:rsidRPr="00314FF1" w14:paraId="2F68575D"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4EB7D3B8"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Richtingen</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7D4206DE"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690E685C"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Alles dezelfde richting: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8C6790C"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Meer dan 3 richtingen</w:t>
            </w:r>
            <w:r>
              <w:rPr>
                <w:rFonts w:ascii="Aptos" w:eastAsia="Aptos" w:hAnsi="Aptos"/>
                <w:b/>
                <w:bCs/>
                <w:kern w:val="2"/>
                <w:sz w:val="22"/>
                <w:szCs w:val="22"/>
                <w:lang w:eastAsia="en-US"/>
              </w:rPr>
              <w:t>: 2 punten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11EA338" w14:textId="77777777" w:rsidR="00BA7933" w:rsidRDefault="00BA7933" w:rsidP="00FE38D4">
            <w:pPr>
              <w:rPr>
                <w:rFonts w:ascii="Aptos" w:eastAsia="Aptos" w:hAnsi="Aptos"/>
                <w:b/>
                <w:bCs/>
                <w:kern w:val="2"/>
                <w:sz w:val="22"/>
                <w:szCs w:val="22"/>
                <w:lang w:eastAsia="en-US"/>
              </w:rPr>
            </w:pPr>
          </w:p>
        </w:tc>
      </w:tr>
      <w:tr w:rsidR="00BA7933" w:rsidRPr="00314FF1" w14:paraId="2764EC5D"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50EC5138"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Posities</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14F4A14C"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07DC8CD2"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Oefeningen op de pad en voltigesingel: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3130E36"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 xml:space="preserve">Oefeningen op drie of meer verschillende posities: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D14F0C0" w14:textId="77777777" w:rsidR="00BA7933" w:rsidRDefault="00BA7933" w:rsidP="00FE38D4">
            <w:pPr>
              <w:rPr>
                <w:rFonts w:ascii="Aptos" w:eastAsia="Aptos" w:hAnsi="Aptos"/>
                <w:b/>
                <w:bCs/>
                <w:kern w:val="2"/>
                <w:sz w:val="22"/>
                <w:szCs w:val="22"/>
                <w:lang w:eastAsia="en-US"/>
              </w:rPr>
            </w:pPr>
          </w:p>
        </w:tc>
      </w:tr>
      <w:tr w:rsidR="00BA7933" w:rsidRPr="00314FF1" w14:paraId="7098C5F8"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65CC73F0"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Flow</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6F88BB51"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6B86F94D"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Opeenvolging van oefeningen met veel opbouw en afbouw: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416E7F3"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Vloeiende overgangen van oefening naar oefening gedurende de gehele proef:</w:t>
            </w:r>
            <w:r>
              <w:rPr>
                <w:rFonts w:ascii="Aptos" w:eastAsia="Aptos" w:hAnsi="Aptos"/>
                <w:b/>
                <w:bCs/>
                <w:kern w:val="2"/>
                <w:sz w:val="22"/>
                <w:szCs w:val="22"/>
                <w:lang w:eastAsia="en-US"/>
              </w:rPr>
              <w:t xml:space="preserve"> 2 punten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DCD1B2F" w14:textId="77777777" w:rsidR="00BA7933" w:rsidRDefault="00BA7933" w:rsidP="00FE38D4">
            <w:pPr>
              <w:rPr>
                <w:rFonts w:ascii="Aptos" w:eastAsia="Aptos" w:hAnsi="Aptos"/>
                <w:b/>
                <w:bCs/>
                <w:kern w:val="2"/>
                <w:sz w:val="22"/>
                <w:szCs w:val="22"/>
                <w:lang w:eastAsia="en-US"/>
              </w:rPr>
            </w:pPr>
          </w:p>
        </w:tc>
      </w:tr>
      <w:tr w:rsidR="00BA7933" w:rsidRPr="00314FF1" w14:paraId="12A676B2"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hideMark/>
          </w:tcPr>
          <w:p w14:paraId="2FEFAA83" w14:textId="77777777" w:rsidR="00BA7933" w:rsidRDefault="00BA7933" w:rsidP="00FE38D4">
            <w:pPr>
              <w:rPr>
                <w:rFonts w:ascii="Aptos" w:eastAsia="Aptos" w:hAnsi="Aptos"/>
                <w:b/>
                <w:bCs/>
                <w:kern w:val="2"/>
                <w:sz w:val="22"/>
                <w:szCs w:val="22"/>
                <w:lang w:eastAsia="en-US"/>
              </w:rPr>
            </w:pPr>
            <w:r>
              <w:rPr>
                <w:rFonts w:ascii="Aptos" w:eastAsia="Aptos" w:hAnsi="Aptos"/>
                <w:b/>
                <w:bCs/>
                <w:kern w:val="2"/>
                <w:sz w:val="22"/>
                <w:szCs w:val="22"/>
                <w:lang w:eastAsia="en-US"/>
              </w:rPr>
              <w:t>Muziekinterpretatie en expressie</w:t>
            </w:r>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14:paraId="186D4154"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326FEFE9"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Geen gebruik van ritme en/of melodie: 0 punten</w:t>
            </w:r>
          </w:p>
        </w:tc>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B53808F"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 xml:space="preserve">Thema herkenbaar, muziek wordt gebruikt met lichaam. Gezichtsexpressie aanwezig: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D77A94B" w14:textId="77777777" w:rsidR="00BA7933" w:rsidRDefault="00BA7933" w:rsidP="00FE38D4">
            <w:pPr>
              <w:rPr>
                <w:rFonts w:ascii="Aptos" w:eastAsia="Aptos" w:hAnsi="Aptos"/>
                <w:b/>
                <w:bCs/>
                <w:kern w:val="2"/>
                <w:sz w:val="22"/>
                <w:szCs w:val="22"/>
                <w:lang w:eastAsia="en-US"/>
              </w:rPr>
            </w:pPr>
          </w:p>
        </w:tc>
      </w:tr>
      <w:tr w:rsidR="00BA7933" w:rsidRPr="00314FF1" w14:paraId="247EFB46"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tcPr>
          <w:p w14:paraId="172432FA" w14:textId="77777777" w:rsidR="00BA7933" w:rsidRDefault="00BA7933" w:rsidP="00FE38D4">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2C47005" w14:textId="77777777" w:rsidR="00BA7933" w:rsidRDefault="00BA7933" w:rsidP="00FE38D4">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250A496F" w14:textId="77777777" w:rsidR="00BA7933" w:rsidRDefault="00BA7933" w:rsidP="00FE38D4">
            <w:pPr>
              <w:rPr>
                <w:rFonts w:ascii="Aptos" w:eastAsia="Aptos" w:hAnsi="Aptos"/>
                <w:kern w:val="2"/>
                <w:sz w:val="22"/>
                <w:szCs w:val="22"/>
                <w:lang w:eastAsia="en-US"/>
              </w:rPr>
            </w:pP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16AFE418" w14:textId="77777777" w:rsidR="00BA7933" w:rsidRDefault="00BA7933" w:rsidP="00FE38D4">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4CE2C1B" w14:textId="77777777" w:rsidR="00BA7933" w:rsidRDefault="00BA7933" w:rsidP="00FE38D4">
            <w:pPr>
              <w:rPr>
                <w:rFonts w:ascii="Aptos" w:eastAsia="Aptos" w:hAnsi="Aptos"/>
                <w:b/>
                <w:bCs/>
                <w:kern w:val="2"/>
                <w:sz w:val="22"/>
                <w:szCs w:val="22"/>
                <w:lang w:eastAsia="en-US"/>
              </w:rPr>
            </w:pPr>
          </w:p>
        </w:tc>
      </w:tr>
      <w:tr w:rsidR="00BA7933" w:rsidRPr="00314FF1" w14:paraId="0CEAE944"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tcPr>
          <w:p w14:paraId="367A82D3" w14:textId="77777777" w:rsidR="00BA7933" w:rsidRDefault="00BA7933" w:rsidP="00FE38D4">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4F99CB1" w14:textId="77777777" w:rsidR="00BA7933" w:rsidRDefault="00BA7933" w:rsidP="00FE38D4">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46FCE314"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Aftrek:</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6EA0599E" w14:textId="77777777" w:rsidR="00BA7933" w:rsidRDefault="00BA7933" w:rsidP="00FE38D4">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89AFD0F" w14:textId="77777777" w:rsidR="00BA7933" w:rsidRDefault="00BA7933" w:rsidP="00FE38D4">
            <w:pPr>
              <w:rPr>
                <w:rFonts w:ascii="Aptos" w:eastAsia="Aptos" w:hAnsi="Aptos"/>
                <w:b/>
                <w:bCs/>
                <w:kern w:val="2"/>
                <w:sz w:val="22"/>
                <w:szCs w:val="22"/>
                <w:lang w:eastAsia="en-US"/>
              </w:rPr>
            </w:pPr>
          </w:p>
        </w:tc>
      </w:tr>
      <w:tr w:rsidR="00BA7933" w:rsidRPr="00314FF1" w14:paraId="7401ADE1" w14:textId="77777777" w:rsidTr="00FE38D4">
        <w:tc>
          <w:tcPr>
            <w:tcW w:w="2360" w:type="dxa"/>
            <w:tcBorders>
              <w:top w:val="single" w:sz="4" w:space="0" w:color="auto"/>
              <w:left w:val="single" w:sz="4" w:space="0" w:color="auto"/>
              <w:bottom w:val="single" w:sz="4" w:space="0" w:color="auto"/>
              <w:right w:val="single" w:sz="4" w:space="0" w:color="auto"/>
            </w:tcBorders>
            <w:shd w:val="clear" w:color="auto" w:fill="auto"/>
          </w:tcPr>
          <w:p w14:paraId="2B038DC0" w14:textId="77777777" w:rsidR="00BA7933" w:rsidRDefault="00BA7933" w:rsidP="00FE38D4">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261D37E" w14:textId="77777777" w:rsidR="00BA7933" w:rsidRDefault="00BA7933" w:rsidP="00FE38D4">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shd w:val="clear" w:color="auto" w:fill="auto"/>
            <w:hideMark/>
          </w:tcPr>
          <w:p w14:paraId="3DFB7352" w14:textId="77777777" w:rsidR="00BA7933" w:rsidRDefault="00BA7933" w:rsidP="00FE38D4">
            <w:pPr>
              <w:rPr>
                <w:rFonts w:ascii="Aptos" w:eastAsia="Aptos" w:hAnsi="Aptos"/>
                <w:kern w:val="2"/>
                <w:sz w:val="22"/>
                <w:szCs w:val="22"/>
                <w:lang w:eastAsia="en-US"/>
              </w:rPr>
            </w:pPr>
            <w:r>
              <w:rPr>
                <w:rFonts w:ascii="Aptos" w:eastAsia="Aptos" w:hAnsi="Aptos"/>
                <w:kern w:val="2"/>
                <w:sz w:val="22"/>
                <w:szCs w:val="22"/>
                <w:lang w:eastAsia="en-US"/>
              </w:rPr>
              <w:t>Totale Score:</w:t>
            </w:r>
          </w:p>
        </w:tc>
        <w:tc>
          <w:tcPr>
            <w:tcW w:w="2265" w:type="dxa"/>
            <w:tcBorders>
              <w:top w:val="single" w:sz="4" w:space="0" w:color="auto"/>
              <w:left w:val="single" w:sz="4" w:space="0" w:color="auto"/>
              <w:bottom w:val="single" w:sz="4" w:space="0" w:color="auto"/>
              <w:right w:val="single" w:sz="4" w:space="0" w:color="auto"/>
            </w:tcBorders>
            <w:shd w:val="clear" w:color="auto" w:fill="auto"/>
          </w:tcPr>
          <w:p w14:paraId="7283F5DD" w14:textId="77777777" w:rsidR="00BA7933" w:rsidRDefault="00BA7933" w:rsidP="00FE38D4">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4B7C20C3" w14:textId="77777777" w:rsidR="00BA7933" w:rsidRDefault="00BA7933" w:rsidP="00FE38D4">
            <w:pPr>
              <w:rPr>
                <w:rFonts w:ascii="Aptos" w:eastAsia="Aptos" w:hAnsi="Aptos"/>
                <w:b/>
                <w:bCs/>
                <w:kern w:val="2"/>
                <w:sz w:val="22"/>
                <w:szCs w:val="22"/>
                <w:lang w:eastAsia="en-US"/>
              </w:rPr>
            </w:pPr>
          </w:p>
        </w:tc>
      </w:tr>
    </w:tbl>
    <w:p w14:paraId="7F789728" w14:textId="77777777" w:rsidR="00BA7933" w:rsidRPr="004B21AA" w:rsidRDefault="00BA7933" w:rsidP="00BA7933">
      <w:pPr>
        <w:rPr>
          <w:rFonts w:ascii="Arial" w:hAnsi="Arial" w:cs="Arial"/>
          <w:b/>
          <w:bCs/>
          <w:sz w:val="22"/>
          <w:szCs w:val="22"/>
        </w:rPr>
      </w:pPr>
    </w:p>
    <w:p w14:paraId="504BD4A3" w14:textId="77777777" w:rsidR="00BA7933" w:rsidRPr="004B21AA" w:rsidRDefault="00BA7933" w:rsidP="00BA7933">
      <w:pPr>
        <w:rPr>
          <w:rFonts w:ascii="Arial" w:hAnsi="Arial" w:cs="Arial"/>
          <w:b/>
          <w:bCs/>
          <w:sz w:val="22"/>
          <w:szCs w:val="22"/>
        </w:rPr>
      </w:pPr>
    </w:p>
    <w:p w14:paraId="08295BD7" w14:textId="77777777" w:rsidR="00BA7933" w:rsidRPr="004B21AA" w:rsidRDefault="00BA7933" w:rsidP="00BA7933">
      <w:pPr>
        <w:rPr>
          <w:rFonts w:ascii="Arial" w:hAnsi="Arial" w:cs="Arial"/>
          <w:sz w:val="22"/>
          <w:szCs w:val="22"/>
        </w:rPr>
      </w:pPr>
    </w:p>
    <w:p w14:paraId="35B50CCA" w14:textId="77777777" w:rsidR="00BA7933" w:rsidRPr="004B21AA" w:rsidRDefault="00BA7933" w:rsidP="00BA7933">
      <w:pPr>
        <w:rPr>
          <w:rFonts w:ascii="Arial" w:hAnsi="Arial" w:cs="Arial"/>
          <w:sz w:val="22"/>
          <w:szCs w:val="22"/>
        </w:rPr>
      </w:pPr>
    </w:p>
    <w:p w14:paraId="7DB8785F" w14:textId="77777777" w:rsidR="00BA7933" w:rsidRPr="004B21AA" w:rsidRDefault="00BA7933" w:rsidP="00BA7933">
      <w:pPr>
        <w:rPr>
          <w:rFonts w:ascii="Arial" w:hAnsi="Arial" w:cs="Arial"/>
          <w:sz w:val="22"/>
          <w:szCs w:val="22"/>
        </w:rPr>
      </w:pPr>
    </w:p>
    <w:p w14:paraId="28EED04C" w14:textId="77777777" w:rsidR="00BA7933" w:rsidRPr="004B21AA" w:rsidRDefault="00BA7933" w:rsidP="00BA7933">
      <w:pPr>
        <w:rPr>
          <w:rFonts w:ascii="Arial" w:hAnsi="Arial" w:cs="Arial"/>
          <w:sz w:val="22"/>
          <w:szCs w:val="22"/>
        </w:rPr>
      </w:pPr>
    </w:p>
    <w:p w14:paraId="6CB9A9C8" w14:textId="77777777" w:rsidR="00BA7933" w:rsidRPr="004B21AA" w:rsidRDefault="00BA7933" w:rsidP="00BA7933">
      <w:pPr>
        <w:rPr>
          <w:rFonts w:ascii="Arial" w:hAnsi="Arial" w:cs="Arial"/>
          <w:sz w:val="22"/>
          <w:szCs w:val="22"/>
        </w:rPr>
      </w:pPr>
    </w:p>
    <w:p w14:paraId="29B34403" w14:textId="77777777" w:rsidR="00BA7933" w:rsidRPr="004B21AA" w:rsidRDefault="00BA7933" w:rsidP="00BA7933">
      <w:pPr>
        <w:rPr>
          <w:rFonts w:ascii="Arial" w:hAnsi="Arial" w:cs="Arial"/>
          <w:sz w:val="22"/>
          <w:szCs w:val="22"/>
        </w:rPr>
      </w:pPr>
    </w:p>
    <w:p w14:paraId="5D44DF5C" w14:textId="77777777" w:rsidR="00BA7933" w:rsidRPr="004B21AA" w:rsidRDefault="00BA7933" w:rsidP="00BA7933">
      <w:pPr>
        <w:rPr>
          <w:rFonts w:ascii="Arial" w:hAnsi="Arial" w:cs="Arial"/>
          <w:sz w:val="22"/>
          <w:szCs w:val="22"/>
        </w:rPr>
      </w:pPr>
    </w:p>
    <w:p w14:paraId="3639B612" w14:textId="77777777" w:rsidR="00BA7933" w:rsidRPr="004B21AA" w:rsidRDefault="00BA7933" w:rsidP="00BA7933">
      <w:pPr>
        <w:rPr>
          <w:rFonts w:ascii="Arial" w:hAnsi="Arial" w:cs="Arial"/>
          <w:sz w:val="22"/>
          <w:szCs w:val="22"/>
        </w:rPr>
      </w:pPr>
    </w:p>
    <w:p w14:paraId="5F0AAEB9" w14:textId="77777777" w:rsidR="00BA7933" w:rsidRPr="004B21AA" w:rsidRDefault="00BA7933" w:rsidP="00BA7933">
      <w:pPr>
        <w:rPr>
          <w:rFonts w:ascii="Arial" w:hAnsi="Arial" w:cs="Arial"/>
          <w:sz w:val="22"/>
          <w:szCs w:val="22"/>
        </w:rPr>
      </w:pPr>
    </w:p>
    <w:p w14:paraId="37DDD569" w14:textId="77777777" w:rsidR="00BA7933" w:rsidRPr="004B21AA" w:rsidRDefault="00BA7933" w:rsidP="00BA7933">
      <w:pPr>
        <w:rPr>
          <w:rFonts w:ascii="Arial" w:hAnsi="Arial" w:cs="Arial"/>
          <w:sz w:val="22"/>
          <w:szCs w:val="22"/>
        </w:rPr>
      </w:pPr>
    </w:p>
    <w:p w14:paraId="5450EDB1" w14:textId="77777777" w:rsidR="00BA7933" w:rsidRPr="004B21AA" w:rsidRDefault="00BA7933" w:rsidP="00BA7933">
      <w:pPr>
        <w:rPr>
          <w:rFonts w:ascii="Arial" w:hAnsi="Arial" w:cs="Arial"/>
          <w:sz w:val="22"/>
          <w:szCs w:val="22"/>
        </w:rPr>
      </w:pPr>
    </w:p>
    <w:p w14:paraId="3FBB8341" w14:textId="77777777" w:rsidR="00BA7933" w:rsidRPr="004B21AA" w:rsidRDefault="00BA7933" w:rsidP="00BA7933">
      <w:pPr>
        <w:rPr>
          <w:rFonts w:ascii="Arial" w:hAnsi="Arial" w:cs="Arial"/>
          <w:sz w:val="22"/>
          <w:szCs w:val="22"/>
        </w:rPr>
      </w:pPr>
    </w:p>
    <w:p w14:paraId="17A73A4B" w14:textId="77777777" w:rsidR="00BA7933" w:rsidRPr="004B21AA" w:rsidRDefault="00BA7933" w:rsidP="00BA7933">
      <w:pPr>
        <w:rPr>
          <w:rFonts w:ascii="Arial" w:hAnsi="Arial" w:cs="Arial"/>
          <w:sz w:val="22"/>
          <w:szCs w:val="22"/>
        </w:rPr>
      </w:pPr>
    </w:p>
    <w:p w14:paraId="05741562" w14:textId="77777777" w:rsidR="00BA7933" w:rsidRPr="004B21AA" w:rsidRDefault="00BA7933" w:rsidP="00BA7933">
      <w:pPr>
        <w:rPr>
          <w:rFonts w:ascii="Arial" w:hAnsi="Arial" w:cs="Arial"/>
          <w:sz w:val="22"/>
          <w:szCs w:val="22"/>
        </w:rPr>
      </w:pPr>
    </w:p>
    <w:p w14:paraId="516504AD" w14:textId="77777777" w:rsidR="00BA7933" w:rsidRPr="004B21AA" w:rsidRDefault="00BA7933" w:rsidP="00BA7933">
      <w:pPr>
        <w:rPr>
          <w:rFonts w:ascii="Arial" w:hAnsi="Arial" w:cs="Arial"/>
          <w:sz w:val="22"/>
          <w:szCs w:val="22"/>
        </w:rPr>
      </w:pPr>
    </w:p>
    <w:p w14:paraId="2B7143E8" w14:textId="77777777" w:rsidR="00BA7933" w:rsidRPr="004B21AA" w:rsidRDefault="00BA7933" w:rsidP="00BA7933">
      <w:pPr>
        <w:rPr>
          <w:rFonts w:ascii="Arial" w:hAnsi="Arial" w:cs="Arial"/>
          <w:sz w:val="22"/>
          <w:szCs w:val="22"/>
        </w:rPr>
      </w:pPr>
    </w:p>
    <w:p w14:paraId="3346D3B4" w14:textId="77777777" w:rsidR="00BA7933" w:rsidRPr="004B21AA" w:rsidRDefault="00BA7933" w:rsidP="00BA7933">
      <w:pPr>
        <w:rPr>
          <w:rFonts w:ascii="Arial" w:hAnsi="Arial" w:cs="Arial"/>
          <w:sz w:val="22"/>
          <w:szCs w:val="22"/>
        </w:rPr>
      </w:pPr>
    </w:p>
    <w:p w14:paraId="3F34719D" w14:textId="77777777" w:rsidR="00BA7933" w:rsidRPr="004B21AA" w:rsidRDefault="00BA7933" w:rsidP="00BA7933">
      <w:pPr>
        <w:rPr>
          <w:rFonts w:ascii="Arial" w:hAnsi="Arial" w:cs="Arial"/>
          <w:sz w:val="22"/>
          <w:szCs w:val="22"/>
        </w:rPr>
      </w:pPr>
    </w:p>
    <w:p w14:paraId="59F769FA" w14:textId="77777777" w:rsidR="00BA7933" w:rsidRPr="004B21AA" w:rsidRDefault="00BA7933" w:rsidP="00BA7933">
      <w:pPr>
        <w:rPr>
          <w:rFonts w:ascii="Arial" w:hAnsi="Arial" w:cs="Arial"/>
          <w:sz w:val="22"/>
          <w:szCs w:val="22"/>
        </w:rPr>
      </w:pPr>
    </w:p>
    <w:p w14:paraId="03A982C7" w14:textId="77777777" w:rsidR="00BA7933" w:rsidRPr="004B21AA" w:rsidRDefault="00BA7933" w:rsidP="00BA7933">
      <w:pPr>
        <w:rPr>
          <w:rFonts w:ascii="Arial" w:hAnsi="Arial" w:cs="Arial"/>
          <w:sz w:val="22"/>
          <w:szCs w:val="22"/>
        </w:rPr>
      </w:pPr>
    </w:p>
    <w:p w14:paraId="190AAF70" w14:textId="77777777" w:rsidR="00BA7933" w:rsidRPr="004B21AA" w:rsidRDefault="00BA7933" w:rsidP="00BA7933">
      <w:pPr>
        <w:rPr>
          <w:rFonts w:ascii="Arial" w:hAnsi="Arial" w:cs="Arial"/>
          <w:sz w:val="22"/>
          <w:szCs w:val="22"/>
        </w:rPr>
      </w:pPr>
    </w:p>
    <w:p w14:paraId="49F9166E" w14:textId="77777777" w:rsidR="00BA7933" w:rsidRPr="004B21AA" w:rsidRDefault="00BA7933" w:rsidP="00BA7933">
      <w:pPr>
        <w:rPr>
          <w:rFonts w:ascii="Arial" w:hAnsi="Arial" w:cs="Arial"/>
          <w:sz w:val="22"/>
          <w:szCs w:val="22"/>
        </w:rPr>
      </w:pPr>
    </w:p>
    <w:p w14:paraId="73DE6362" w14:textId="77777777" w:rsidR="00BA7933" w:rsidRPr="004B21AA" w:rsidRDefault="00BA7933" w:rsidP="00BA7933">
      <w:pPr>
        <w:rPr>
          <w:rFonts w:ascii="Arial" w:hAnsi="Arial" w:cs="Arial"/>
          <w:sz w:val="22"/>
          <w:szCs w:val="22"/>
        </w:rPr>
      </w:pPr>
    </w:p>
    <w:p w14:paraId="3597963F" w14:textId="77777777" w:rsidR="00BA7933" w:rsidRPr="004B21AA" w:rsidRDefault="00BA7933" w:rsidP="00BA7933">
      <w:pPr>
        <w:rPr>
          <w:rFonts w:ascii="Arial" w:hAnsi="Arial" w:cs="Arial"/>
          <w:sz w:val="22"/>
          <w:szCs w:val="22"/>
        </w:rPr>
      </w:pPr>
    </w:p>
    <w:p w14:paraId="136BBB3E" w14:textId="77777777" w:rsidR="00BA7933" w:rsidRPr="004B21AA" w:rsidRDefault="00BA7933" w:rsidP="00BA7933">
      <w:pPr>
        <w:rPr>
          <w:rFonts w:ascii="Arial" w:hAnsi="Arial" w:cs="Arial"/>
          <w:sz w:val="22"/>
          <w:szCs w:val="22"/>
        </w:rPr>
      </w:pPr>
    </w:p>
    <w:p w14:paraId="26FAF086" w14:textId="77777777" w:rsidR="00BA7933" w:rsidRPr="004B21AA" w:rsidRDefault="00BA7933" w:rsidP="00BA7933">
      <w:pPr>
        <w:rPr>
          <w:rFonts w:ascii="Arial" w:hAnsi="Arial" w:cs="Arial"/>
          <w:sz w:val="22"/>
          <w:szCs w:val="22"/>
        </w:rPr>
      </w:pPr>
    </w:p>
    <w:p w14:paraId="03EA0499" w14:textId="77777777" w:rsidR="00BA7933" w:rsidRPr="004B21AA" w:rsidRDefault="00BA7933" w:rsidP="00BA7933">
      <w:pPr>
        <w:rPr>
          <w:rFonts w:ascii="Arial" w:hAnsi="Arial" w:cs="Arial"/>
          <w:sz w:val="22"/>
          <w:szCs w:val="22"/>
        </w:rPr>
      </w:pPr>
    </w:p>
    <w:p w14:paraId="43BF12BC" w14:textId="77777777" w:rsidR="00BA7933" w:rsidRPr="004B21AA" w:rsidRDefault="00BA7933" w:rsidP="00BA7933">
      <w:pPr>
        <w:rPr>
          <w:rFonts w:ascii="Arial" w:hAnsi="Arial" w:cs="Arial"/>
          <w:b/>
          <w:bCs/>
          <w:sz w:val="22"/>
          <w:szCs w:val="22"/>
        </w:rPr>
      </w:pPr>
    </w:p>
    <w:p w14:paraId="143E9622" w14:textId="77777777" w:rsidR="00BA7933" w:rsidRDefault="00BA7933" w:rsidP="00BA7933">
      <w:pPr>
        <w:rPr>
          <w:rFonts w:ascii="Arial" w:hAnsi="Arial" w:cs="Arial"/>
          <w:b/>
          <w:bCs/>
          <w:sz w:val="20"/>
          <w:szCs w:val="20"/>
        </w:rPr>
      </w:pPr>
    </w:p>
    <w:p w14:paraId="4012560A" w14:textId="77777777" w:rsidR="00BA7933" w:rsidRDefault="00BA7933" w:rsidP="00BA7933">
      <w:pPr>
        <w:rPr>
          <w:rFonts w:ascii="Arial" w:hAnsi="Arial" w:cs="Arial"/>
          <w:b/>
          <w:bCs/>
          <w:sz w:val="20"/>
          <w:szCs w:val="20"/>
        </w:rPr>
      </w:pPr>
    </w:p>
    <w:p w14:paraId="1A7BA69C" w14:textId="77777777" w:rsidR="00BA7933" w:rsidRDefault="00BA7933" w:rsidP="00BA7933">
      <w:pPr>
        <w:rPr>
          <w:rFonts w:ascii="Arial" w:hAnsi="Arial" w:cs="Arial"/>
          <w:b/>
          <w:bCs/>
          <w:sz w:val="20"/>
          <w:szCs w:val="20"/>
        </w:rPr>
      </w:pPr>
    </w:p>
    <w:p w14:paraId="14B37482" w14:textId="77777777" w:rsidR="00BA7933" w:rsidRDefault="00BA7933" w:rsidP="00BA7933">
      <w:pPr>
        <w:rPr>
          <w:rFonts w:ascii="Arial" w:hAnsi="Arial" w:cs="Arial"/>
          <w:b/>
          <w:bCs/>
          <w:sz w:val="20"/>
          <w:szCs w:val="20"/>
        </w:rPr>
      </w:pPr>
    </w:p>
    <w:p w14:paraId="43895DCB" w14:textId="77777777" w:rsidR="00BA7933" w:rsidRDefault="00BA7933" w:rsidP="00BA7933">
      <w:pPr>
        <w:rPr>
          <w:rFonts w:ascii="Arial" w:hAnsi="Arial" w:cs="Arial"/>
          <w:b/>
          <w:bCs/>
          <w:sz w:val="20"/>
          <w:szCs w:val="20"/>
        </w:rPr>
      </w:pPr>
    </w:p>
    <w:p w14:paraId="284D3EB3" w14:textId="77777777" w:rsidR="00927E03" w:rsidRDefault="00927E03" w:rsidP="00927E03">
      <w:pPr>
        <w:rPr>
          <w:rFonts w:ascii="Arial" w:hAnsi="Arial" w:cs="Arial"/>
          <w:sz w:val="20"/>
          <w:szCs w:val="20"/>
        </w:rPr>
      </w:pPr>
    </w:p>
    <w:p w14:paraId="543C46DD" w14:textId="77777777" w:rsidR="00927E03" w:rsidRDefault="00927E03" w:rsidP="00927E03">
      <w:r>
        <w:rPr>
          <w:rFonts w:ascii="Arial" w:hAnsi="Arial" w:cs="Arial"/>
          <w:b/>
          <w:bCs/>
          <w:noProof/>
          <w:sz w:val="20"/>
          <w:szCs w:val="20"/>
        </w:rPr>
        <mc:AlternateContent>
          <mc:Choice Requires="wps">
            <w:drawing>
              <wp:anchor distT="0" distB="0" distL="114300" distR="114300" simplePos="0" relativeHeight="251676672" behindDoc="0" locked="0" layoutInCell="1" allowOverlap="1" wp14:anchorId="5CE14419" wp14:editId="48FE58FC">
                <wp:simplePos x="0" y="0"/>
                <wp:positionH relativeFrom="column">
                  <wp:posOffset>321945</wp:posOffset>
                </wp:positionH>
                <wp:positionV relativeFrom="paragraph">
                  <wp:posOffset>33655</wp:posOffset>
                </wp:positionV>
                <wp:extent cx="5669279" cy="0"/>
                <wp:effectExtent l="0" t="0" r="7621" b="19050"/>
                <wp:wrapNone/>
                <wp:docPr id="10" name="Line 23"/>
                <wp:cNvGraphicFramePr/>
                <a:graphic xmlns:a="http://schemas.openxmlformats.org/drawingml/2006/main">
                  <a:graphicData uri="http://schemas.microsoft.com/office/word/2010/wordprocessingShape">
                    <wps:wsp>
                      <wps:cNvCnPr/>
                      <wps:spPr>
                        <a:xfrm>
                          <a:off x="0" y="0"/>
                          <a:ext cx="566927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152F7269" id="Line 23" o:spid="_x0000_s1026" type="#_x0000_t32" style="position:absolute;margin-left:25.35pt;margin-top:2.65pt;width:446.4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" strokeweight=".26467mm"/>
            </w:pict>
          </mc:Fallback>
        </mc:AlternateContent>
      </w:r>
    </w:p>
    <w:p w14:paraId="27777E54" w14:textId="77777777" w:rsidR="00927E03" w:rsidRDefault="00927E03" w:rsidP="00927E03">
      <w:pPr>
        <w:rPr>
          <w:rFonts w:ascii="Arial" w:hAnsi="Arial" w:cs="Arial"/>
          <w:b/>
          <w:bCs/>
          <w:sz w:val="20"/>
          <w:szCs w:val="20"/>
        </w:rPr>
      </w:pPr>
    </w:p>
    <w:p w14:paraId="2E362187" w14:textId="77777777" w:rsidR="00927E03" w:rsidRDefault="00927E03" w:rsidP="00927E03">
      <w:pPr>
        <w:rPr>
          <w:rFonts w:ascii="Arial" w:hAnsi="Arial" w:cs="Arial"/>
          <w:b/>
          <w:bCs/>
          <w:sz w:val="20"/>
          <w:szCs w:val="20"/>
        </w:rPr>
      </w:pPr>
    </w:p>
    <w:p w14:paraId="592F8D7A" w14:textId="05778B08" w:rsidR="00927E03" w:rsidRPr="00242C7A" w:rsidRDefault="00927E03" w:rsidP="00F77882">
      <w:pPr>
        <w:tabs>
          <w:tab w:val="left" w:pos="4820"/>
        </w:tabs>
        <w:sectPr w:rsidR="00927E03" w:rsidRPr="00242C7A" w:rsidSect="00C24CEE">
          <w:headerReference w:type="default" r:id="rId13"/>
          <w:footerReference w:type="default" r:id="rId14"/>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81792" behindDoc="0" locked="0" layoutInCell="1" allowOverlap="1" wp14:anchorId="60A89695" wp14:editId="3EA5C691">
                <wp:simplePos x="0" y="0"/>
                <wp:positionH relativeFrom="column">
                  <wp:posOffset>4343400</wp:posOffset>
                </wp:positionH>
                <wp:positionV relativeFrom="paragraph">
                  <wp:posOffset>88897</wp:posOffset>
                </wp:positionV>
                <wp:extent cx="1188719" cy="0"/>
                <wp:effectExtent l="0" t="0" r="11431" b="19050"/>
                <wp:wrapNone/>
                <wp:docPr id="11"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1A2BECD0" id="Line 24" o:spid="_x0000_s1026" type="#_x0000_t32" style="position:absolute;margin-left:342pt;margin-top:7pt;width:93.6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sidR="0067747C">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Handtekening:</w:t>
      </w:r>
    </w:p>
    <w:p w14:paraId="1053577E" w14:textId="4202AA3A"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619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39" name="Rechte verbindingslijn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12D0C98" id="Rechte verbindingslijn 39"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Klasse:</w:t>
      </w:r>
      <w:r w:rsidR="001204B3">
        <w:rPr>
          <w:rFonts w:ascii="Arial" w:hAnsi="Arial" w:cs="Arial"/>
          <w:b/>
          <w:sz w:val="28"/>
          <w:szCs w:val="28"/>
        </w:rPr>
        <w:t xml:space="preserve"> </w:t>
      </w:r>
      <w:r w:rsidR="00AE10FA">
        <w:rPr>
          <w:rFonts w:ascii="Arial" w:hAnsi="Arial" w:cs="Arial"/>
          <w:b/>
          <w:sz w:val="28"/>
          <w:szCs w:val="28"/>
        </w:rPr>
        <w:t>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68502BE7"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775C77AE"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6B1206C"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435B177" w14:textId="5217312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0AE60118"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34C4A78C"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AFDFAE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168358A"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5DAB532" w14:textId="2C56A75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265EC46" w14:textId="591EF72E"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25FA3F" w14:textId="6A0CC40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1BF94666"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C907792"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D47E03A" w14:textId="4CB1657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71CFC8" w14:textId="5C2342F8"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E3D2D22" w14:textId="5BA1A8A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91BD35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450E70C0"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6084A58" w14:textId="08C4203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718EE95" w14:textId="1F5A7EF1"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32859116" w14:textId="3EC8A3B6"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5784648A"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B88262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12C3C59" w14:textId="5E4FC359"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913F32E" w14:textId="0CB1D8EE"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D65052C" w14:textId="2D06B9C5"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2C880744"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D11F035"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438CE37" w14:textId="693E06BF"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24BC6DC"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018A637" w14:textId="4A823379"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CAD399D" w14:textId="03BF0E6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1A71A7BD"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98B8AE6"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95C9987" w14:textId="31EFFC2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707AD989" w14:textId="25E3262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3F84299" w14:textId="6F4BB1BE"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61FBBBA" w14:textId="4B158C3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bl>
    <w:p w14:paraId="297C250C" w14:textId="77777777" w:rsidR="007B3967"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7FED6E00" w14:textId="77777777" w:rsidTr="009977EE">
        <w:tc>
          <w:tcPr>
            <w:tcW w:w="629" w:type="dxa"/>
            <w:tcBorders>
              <w:top w:val="nil"/>
              <w:left w:val="nil"/>
              <w:right w:val="nil"/>
            </w:tcBorders>
            <w:shd w:val="clear" w:color="auto" w:fill="auto"/>
            <w:vAlign w:val="center"/>
          </w:tcPr>
          <w:p w14:paraId="75A33663"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116A7A77"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3CE8DC81"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4C602052"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1EC4D35E"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38F16679" w14:textId="77777777" w:rsidTr="009977EE">
        <w:trPr>
          <w:cantSplit/>
          <w:trHeight w:val="1134"/>
        </w:trPr>
        <w:tc>
          <w:tcPr>
            <w:tcW w:w="629" w:type="dxa"/>
            <w:shd w:val="clear" w:color="auto" w:fill="auto"/>
            <w:textDirection w:val="btLr"/>
            <w:vAlign w:val="center"/>
          </w:tcPr>
          <w:p w14:paraId="52A1E053"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727A067"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36415780"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03C6994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74F3E39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4B6F99D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9E6A2D" w:rsidRPr="00720510" w14:paraId="5A7DFD08"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D693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6769CE2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11674F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35926740"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C8FC037"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1CDE023"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21C769C"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68FEF49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7FB493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E34611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6BD87CEB"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2E610CE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5C38AA18"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04E2530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79990EFB"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FE0BDA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6B3D27B3"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2428E04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4F3022E9"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4B823CF"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742638A"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0EAAD095" w14:textId="77777777" w:rsidTr="009977EE">
        <w:trPr>
          <w:cantSplit/>
          <w:trHeight w:val="1134"/>
        </w:trPr>
        <w:tc>
          <w:tcPr>
            <w:tcW w:w="629" w:type="dxa"/>
            <w:vMerge w:val="restart"/>
            <w:shd w:val="clear" w:color="auto" w:fill="auto"/>
            <w:textDirection w:val="btLr"/>
            <w:vAlign w:val="center"/>
          </w:tcPr>
          <w:p w14:paraId="1FF4F26C"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304D122"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3AD7CC29"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6B17BF36" w14:textId="77777777" w:rsidR="009E6A2D" w:rsidRPr="00C30302"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C30302" w14:paraId="43672FA2" w14:textId="77777777" w:rsidTr="00C30302">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699A65" w14:textId="77777777" w:rsidR="00C30302" w:rsidRDefault="00C30302" w:rsidP="00C30302">
                  <w:pPr>
                    <w:pStyle w:val="Normaalweb"/>
                    <w:autoSpaceDN w:val="0"/>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4854D37B" w14:textId="77777777" w:rsidR="00C30302" w:rsidRDefault="00C30302" w:rsidP="00C30302">
                  <w:pPr>
                    <w:pStyle w:val="Normaalweb"/>
                    <w:autoSpaceDN w:val="0"/>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41F7C3" w14:textId="77777777" w:rsidR="00C30302" w:rsidRDefault="00C30302" w:rsidP="00C30302">
                  <w:pPr>
                    <w:pStyle w:val="Normaalweb"/>
                    <w:autoSpaceDN w:val="0"/>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72CAEB1F" w14:textId="77777777" w:rsidR="00C30302" w:rsidRDefault="00C30302" w:rsidP="00C30302">
                  <w:pPr>
                    <w:pStyle w:val="Normaalweb"/>
                    <w:autoSpaceDN w:val="0"/>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AB0B0E" w14:textId="77777777" w:rsidR="00C30302" w:rsidRDefault="00C30302" w:rsidP="00C30302">
                  <w:pPr>
                    <w:pStyle w:val="Normaalweb"/>
                    <w:autoSpaceDN w:val="0"/>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55D40F98" w14:textId="77777777" w:rsidR="00C30302" w:rsidRDefault="00C30302" w:rsidP="00C30302">
                  <w:pPr>
                    <w:pStyle w:val="Normaalweb"/>
                    <w:autoSpaceDN w:val="0"/>
                    <w:spacing w:before="0" w:beforeAutospacing="0" w:after="0" w:afterAutospacing="0"/>
                  </w:pPr>
                  <w:r>
                    <w:rPr>
                      <w:rFonts w:ascii="Arial" w:hAnsi="Arial" w:cs="Arial"/>
                      <w:sz w:val="16"/>
                      <w:szCs w:val="16"/>
                    </w:rPr>
                    <w:t>25%</w:t>
                  </w:r>
                </w:p>
              </w:tc>
            </w:tr>
            <w:tr w:rsidR="00C30302" w14:paraId="19234FBD" w14:textId="77777777" w:rsidTr="00C30302">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689B2587" w14:textId="77777777" w:rsidR="00C30302" w:rsidRDefault="00C30302" w:rsidP="00C30302">
                  <w:pPr>
                    <w:pStyle w:val="Normaalweb"/>
                    <w:autoSpaceDN w:val="0"/>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22FB976B" w14:textId="77777777" w:rsidR="00C30302" w:rsidRDefault="00C30302" w:rsidP="00C30302">
                  <w:pPr>
                    <w:pStyle w:val="Normaalweb"/>
                    <w:autoSpaceDN w:val="0"/>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28ECA283" w14:textId="77777777" w:rsidR="00C30302" w:rsidRDefault="00C30302" w:rsidP="00C30302">
                  <w:pPr>
                    <w:pStyle w:val="Normaalweb"/>
                    <w:autoSpaceDN w:val="0"/>
                    <w:spacing w:before="0" w:beforeAutospacing="0" w:after="0" w:afterAutospacing="0"/>
                  </w:pPr>
                  <w:r>
                    <w:rPr>
                      <w:rFonts w:ascii="Arial" w:hAnsi="Arial" w:cs="Arial"/>
                      <w:b/>
                      <w:bCs/>
                      <w:color w:val="000000"/>
                      <w:sz w:val="18"/>
                      <w:szCs w:val="18"/>
                    </w:rPr>
                    <w:t> </w:t>
                  </w:r>
                </w:p>
              </w:tc>
            </w:tr>
          </w:tbl>
          <w:p w14:paraId="03C00D53" w14:textId="77777777" w:rsidR="00C30302" w:rsidRPr="00720510" w:rsidRDefault="00C30302" w:rsidP="00C30302">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79CBE71D"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E6E4C0F"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8688D2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DFAEEE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A1F1ADE" w14:textId="77777777" w:rsidTr="009977EE">
        <w:trPr>
          <w:cantSplit/>
          <w:trHeight w:val="362"/>
        </w:trPr>
        <w:tc>
          <w:tcPr>
            <w:tcW w:w="629" w:type="dxa"/>
            <w:vMerge/>
            <w:shd w:val="clear" w:color="auto" w:fill="auto"/>
            <w:textDirection w:val="btLr"/>
            <w:vAlign w:val="center"/>
          </w:tcPr>
          <w:p w14:paraId="4A10A95D"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7C3E285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9E0CA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55889D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30AC9383"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7A3C7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113BB54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AA687D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21B6002D"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E31733F"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6E7C3D9B" w14:textId="77777777" w:rsidTr="009977EE">
        <w:trPr>
          <w:cantSplit/>
          <w:trHeight w:val="1134"/>
        </w:trPr>
        <w:tc>
          <w:tcPr>
            <w:tcW w:w="629" w:type="dxa"/>
            <w:vMerge w:val="restart"/>
            <w:shd w:val="clear" w:color="auto" w:fill="auto"/>
            <w:textDirection w:val="btLr"/>
            <w:vAlign w:val="center"/>
          </w:tcPr>
          <w:p w14:paraId="06568E78"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41A44093"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longeren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554E1CF8"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0BA409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744BD8C8"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CC87642"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16D705B"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5CD77557" w14:textId="77777777" w:rsidTr="009977EE">
        <w:trPr>
          <w:cantSplit/>
          <w:trHeight w:val="307"/>
        </w:trPr>
        <w:tc>
          <w:tcPr>
            <w:tcW w:w="629" w:type="dxa"/>
            <w:vMerge/>
            <w:shd w:val="clear" w:color="auto" w:fill="auto"/>
            <w:textDirection w:val="btLr"/>
            <w:vAlign w:val="center"/>
          </w:tcPr>
          <w:p w14:paraId="2F544863"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4F69D927"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ABC892E"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DE785A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55FF064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A0848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3008BB0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59FBFE24"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33519BEC" w14:textId="77777777" w:rsidR="009E6A2D" w:rsidRPr="00720510" w:rsidRDefault="009E6A2D" w:rsidP="009977EE">
            <w:pPr>
              <w:pStyle w:val="HBVKop2"/>
              <w:spacing w:line="240" w:lineRule="exact"/>
              <w:jc w:val="center"/>
              <w:rPr>
                <w:rFonts w:ascii="Helvetica" w:hAnsi="Helvetica" w:cs="Helvetica"/>
                <w:b w:val="0"/>
                <w:sz w:val="16"/>
                <w:szCs w:val="16"/>
              </w:rPr>
            </w:pPr>
          </w:p>
        </w:tc>
      </w:tr>
    </w:tbl>
    <w:p w14:paraId="1CEA5EDF" w14:textId="196742D8"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7D463B54"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6646647B"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3589A9DC" w14:textId="77777777" w:rsidR="00AD46D6" w:rsidRDefault="00AD46D6" w:rsidP="00C51D22">
            <w:pPr>
              <w:jc w:val="right"/>
              <w:rPr>
                <w:rFonts w:ascii="Arial" w:hAnsi="Arial" w:cs="Arial"/>
                <w:b/>
                <w:bCs/>
                <w:sz w:val="20"/>
                <w:szCs w:val="20"/>
              </w:rPr>
            </w:pPr>
          </w:p>
        </w:tc>
      </w:tr>
    </w:tbl>
    <w:p w14:paraId="0A5F00A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107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57"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560E8B16" id="Line 33" o:spid="_x0000_s1026" type="#_x0000_t32" style="position:absolute;margin-left:-33.25pt;margin-top:7pt;width:557.95pt;height:0;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79A7BE62" w14:textId="77777777" w:rsidR="00AD46D6" w:rsidRDefault="00AD46D6" w:rsidP="00AD46D6">
      <w:pPr>
        <w:rPr>
          <w:rFonts w:ascii="Arial" w:hAnsi="Arial" w:cs="Arial"/>
          <w:b/>
          <w:bCs/>
          <w:sz w:val="20"/>
          <w:szCs w:val="20"/>
        </w:rPr>
      </w:pPr>
    </w:p>
    <w:p w14:paraId="67CAFD52" w14:textId="77777777" w:rsidR="00242C7A" w:rsidRDefault="00AD46D6" w:rsidP="00F77882">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4595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58"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3181999B" id="Line 31" o:spid="_x0000_s1026" type="#_x0000_t32" style="position:absolute;margin-left:329.4pt;margin-top:20.55pt;width:117pt;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Pr>
          <w:rFonts w:ascii="Arial" w:hAnsi="Arial" w:cs="Arial"/>
          <w:b/>
          <w:bCs/>
          <w:sz w:val="20"/>
          <w:szCs w:val="20"/>
        </w:rPr>
        <w:tab/>
        <w:t>Handtekening</w:t>
      </w:r>
      <w:r w:rsidR="008E48BD">
        <w:rPr>
          <w:rFonts w:ascii="Arial" w:hAnsi="Arial" w:cs="Arial"/>
          <w:b/>
          <w:bCs/>
          <w:sz w:val="20"/>
          <w:szCs w:val="20"/>
        </w:rPr>
        <w:t>:</w:t>
      </w:r>
    </w:p>
    <w:p w14:paraId="033326B2" w14:textId="77777777" w:rsidR="001F00E8" w:rsidRDefault="001F00E8" w:rsidP="00F77882">
      <w:pPr>
        <w:tabs>
          <w:tab w:val="left" w:pos="4820"/>
        </w:tabs>
        <w:rPr>
          <w:rFonts w:ascii="Arial" w:hAnsi="Arial" w:cs="Arial"/>
          <w:b/>
          <w:bCs/>
          <w:sz w:val="20"/>
          <w:szCs w:val="20"/>
        </w:rPr>
        <w:sectPr w:rsidR="001F00E8" w:rsidSect="00C24CEE">
          <w:headerReference w:type="default" r:id="rId15"/>
          <w:footerReference w:type="default" r:id="rId16"/>
          <w:pgSz w:w="11906" w:h="16838"/>
          <w:pgMar w:top="2835" w:right="1418" w:bottom="993" w:left="1134" w:header="0" w:footer="709" w:gutter="0"/>
          <w:cols w:space="708"/>
        </w:sectPr>
      </w:pPr>
    </w:p>
    <w:p w14:paraId="31494894" w14:textId="77777777" w:rsidR="008E48BD" w:rsidRDefault="008E48BD" w:rsidP="00F77882">
      <w:pPr>
        <w:tabs>
          <w:tab w:val="left" w:pos="4820"/>
        </w:tabs>
        <w:rPr>
          <w:rFonts w:ascii="Arial" w:hAnsi="Arial" w:cs="Arial"/>
          <w:b/>
          <w:bCs/>
          <w:sz w:val="20"/>
          <w:szCs w:val="20"/>
        </w:rPr>
      </w:pPr>
    </w:p>
    <w:p w14:paraId="63722D35" w14:textId="77777777" w:rsidR="008E48BD" w:rsidRPr="00242C7A" w:rsidRDefault="008E48BD" w:rsidP="008E48BD">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8560" behindDoc="0" locked="0" layoutInCell="1" allowOverlap="1" wp14:anchorId="3CA77A7A" wp14:editId="00125BD0">
                <wp:simplePos x="0" y="0"/>
                <wp:positionH relativeFrom="column">
                  <wp:posOffset>0</wp:posOffset>
                </wp:positionH>
                <wp:positionV relativeFrom="paragraph">
                  <wp:posOffset>-218440</wp:posOffset>
                </wp:positionV>
                <wp:extent cx="6155690" cy="0"/>
                <wp:effectExtent l="0" t="0" r="35560" b="1905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C159C29" id="Rechte verbindingslijn 1" o:spid="_x0000_s1026" style="position:absolute;z-index:251778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Klasse: 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2E3D231F"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0596997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A792012"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D03B24" w14:textId="5307CC2E"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6799D6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2997E7E"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7C3F32F7"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894CA7"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74EA33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ED9760A"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92226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0A489768"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F93349B"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D55CFF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018E0CC"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574BB77"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0D5D20DF"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DE515B9"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87F22B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0647FE8" w14:textId="77777777" w:rsidR="008E48BD" w:rsidRDefault="008E48BD" w:rsidP="002A407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6A8BB9A0"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Pr>
                <w:rFonts w:ascii="Arial" w:hAnsi="Arial" w:cs="Arial"/>
                <w:b/>
                <w:bCs/>
                <w:noProof/>
                <w:sz w:val="20"/>
                <w:szCs w:val="20"/>
              </w:rPr>
              <w:t>«nr_v3»</w:t>
            </w:r>
            <w:r>
              <w:rPr>
                <w:rFonts w:ascii="Arial" w:hAnsi="Arial" w:cs="Arial"/>
                <w:b/>
                <w:bCs/>
                <w:sz w:val="20"/>
                <w:szCs w:val="20"/>
              </w:rPr>
              <w:fldChar w:fldCharType="end"/>
            </w:r>
          </w:p>
        </w:tc>
      </w:tr>
      <w:tr w:rsidR="008E48BD" w14:paraId="1564E4B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8C2B426"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085E4ED"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BAC511B" w14:textId="77777777" w:rsidR="008E48BD" w:rsidRDefault="008E48BD" w:rsidP="002A407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CB0602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Pr>
                <w:rFonts w:ascii="Arial" w:hAnsi="Arial" w:cs="Arial"/>
                <w:b/>
                <w:bCs/>
                <w:noProof/>
                <w:sz w:val="20"/>
                <w:szCs w:val="20"/>
              </w:rPr>
              <w:t>«nr_v4»</w:t>
            </w:r>
            <w:r>
              <w:rPr>
                <w:rFonts w:ascii="Arial" w:hAnsi="Arial" w:cs="Arial"/>
                <w:b/>
                <w:bCs/>
                <w:sz w:val="20"/>
                <w:szCs w:val="20"/>
              </w:rPr>
              <w:fldChar w:fldCharType="end"/>
            </w:r>
          </w:p>
        </w:tc>
      </w:tr>
      <w:tr w:rsidR="008E48BD" w14:paraId="3EBA4AFF"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AA673AD"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B0AD1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AECD46D"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A9E0C41" w14:textId="77777777" w:rsidR="008E48BD" w:rsidRDefault="008E48BD" w:rsidP="002A407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C48C4FF"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Pr>
                <w:rFonts w:ascii="Arial" w:hAnsi="Arial" w:cs="Arial"/>
                <w:b/>
                <w:bCs/>
                <w:noProof/>
                <w:sz w:val="20"/>
                <w:szCs w:val="20"/>
              </w:rPr>
              <w:t>«nr_v5»</w:t>
            </w:r>
            <w:r>
              <w:rPr>
                <w:rFonts w:ascii="Arial" w:hAnsi="Arial" w:cs="Arial"/>
                <w:b/>
                <w:bCs/>
                <w:sz w:val="20"/>
                <w:szCs w:val="20"/>
              </w:rPr>
              <w:fldChar w:fldCharType="end"/>
            </w:r>
          </w:p>
        </w:tc>
      </w:tr>
      <w:tr w:rsidR="008E48BD" w14:paraId="53E2AB69"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BDBE2E5"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D9C1EE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959F768"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B751DCF" w14:textId="77777777" w:rsidR="008E48BD" w:rsidRDefault="008E48BD" w:rsidP="002A407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7055D8C"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Pr>
                <w:rFonts w:ascii="Arial" w:hAnsi="Arial" w:cs="Arial"/>
                <w:b/>
                <w:bCs/>
                <w:noProof/>
                <w:sz w:val="20"/>
                <w:szCs w:val="20"/>
              </w:rPr>
              <w:t>«nr_v6»</w:t>
            </w:r>
            <w:r>
              <w:rPr>
                <w:rFonts w:ascii="Arial" w:hAnsi="Arial" w:cs="Arial"/>
                <w:b/>
                <w:bCs/>
                <w:sz w:val="20"/>
                <w:szCs w:val="20"/>
              </w:rPr>
              <w:fldChar w:fldCharType="end"/>
            </w:r>
          </w:p>
        </w:tc>
      </w:tr>
    </w:tbl>
    <w:p w14:paraId="5A324738" w14:textId="77777777" w:rsidR="008E48BD" w:rsidRDefault="008E48BD" w:rsidP="008E48BD">
      <w:pPr>
        <w:rPr>
          <w:rFonts w:ascii="Arial" w:hAnsi="Arial" w:cs="Arial"/>
          <w:b/>
          <w:bCs/>
          <w:sz w:val="20"/>
          <w:szCs w:val="20"/>
        </w:rPr>
      </w:pPr>
      <w:r>
        <w:rPr>
          <w:rFonts w:ascii="Arial" w:hAnsi="Arial" w:cs="Arial"/>
          <w:b/>
          <w:bCs/>
          <w:sz w:val="20"/>
          <w:szCs w:val="20"/>
        </w:rPr>
        <w:tab/>
      </w:r>
    </w:p>
    <w:p w14:paraId="55E3165E" w14:textId="77777777" w:rsidR="008E48BD" w:rsidRDefault="008E48BD" w:rsidP="008E48BD">
      <w:pPr>
        <w:rPr>
          <w:rFonts w:ascii="Arial" w:hAnsi="Arial" w:cs="Arial"/>
          <w:b/>
          <w:bCs/>
          <w:sz w:val="20"/>
          <w:szCs w:val="20"/>
        </w:rPr>
      </w:pPr>
    </w:p>
    <w:p w14:paraId="03DE0AFD" w14:textId="77777777" w:rsidR="008E48BD" w:rsidRDefault="008E48BD" w:rsidP="008E48BD">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351" w:type="dxa"/>
        <w:tblLayout w:type="fixed"/>
        <w:tblCellMar>
          <w:left w:w="10" w:type="dxa"/>
          <w:right w:w="10" w:type="dxa"/>
        </w:tblCellMar>
        <w:tblLook w:val="0000" w:firstRow="0" w:lastRow="0" w:firstColumn="0" w:lastColumn="0" w:noHBand="0" w:noVBand="0"/>
      </w:tblPr>
      <w:tblGrid>
        <w:gridCol w:w="2055"/>
        <w:gridCol w:w="850"/>
        <w:gridCol w:w="918"/>
        <w:gridCol w:w="925"/>
        <w:gridCol w:w="992"/>
        <w:gridCol w:w="993"/>
        <w:gridCol w:w="1134"/>
        <w:gridCol w:w="1484"/>
      </w:tblGrid>
      <w:tr w:rsidR="009A5E35" w14:paraId="027D5C24" w14:textId="77777777" w:rsidTr="009A5E3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84288" w14:textId="77777777" w:rsidR="009A5E35" w:rsidRDefault="009A5E35"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D4534" w14:textId="77777777" w:rsidR="009A5E35" w:rsidRDefault="009A5E35" w:rsidP="002A407F">
            <w:pPr>
              <w:jc w:val="center"/>
              <w:rPr>
                <w:rFonts w:ascii="Arial" w:hAnsi="Arial" w:cs="Arial"/>
                <w:b/>
                <w:bCs/>
                <w:sz w:val="20"/>
                <w:szCs w:val="20"/>
              </w:rPr>
            </w:pPr>
            <w:r>
              <w:rPr>
                <w:rFonts w:ascii="Arial" w:hAnsi="Arial" w:cs="Arial"/>
                <w:b/>
                <w:bCs/>
                <w:sz w:val="20"/>
                <w:szCs w:val="20"/>
              </w:rPr>
              <w:t>1</w:t>
            </w:r>
          </w:p>
        </w:tc>
        <w:tc>
          <w:tcPr>
            <w:tcW w:w="918" w:type="dxa"/>
            <w:tcBorders>
              <w:top w:val="single" w:sz="4" w:space="0" w:color="000000"/>
              <w:left w:val="single" w:sz="4" w:space="0" w:color="000000"/>
              <w:bottom w:val="single" w:sz="4" w:space="0" w:color="000000"/>
              <w:right w:val="single" w:sz="4" w:space="0" w:color="000000"/>
            </w:tcBorders>
          </w:tcPr>
          <w:p w14:paraId="4B54C803" w14:textId="77777777" w:rsidR="009A5E35" w:rsidRDefault="009A5E35" w:rsidP="002A407F">
            <w:pPr>
              <w:jc w:val="center"/>
              <w:rPr>
                <w:rFonts w:ascii="Arial" w:hAnsi="Arial" w:cs="Arial"/>
                <w:b/>
                <w:bCs/>
                <w:sz w:val="20"/>
                <w:szCs w:val="20"/>
              </w:rPr>
            </w:pPr>
            <w:r>
              <w:rPr>
                <w:rFonts w:ascii="Arial" w:hAnsi="Arial" w:cs="Arial"/>
                <w:b/>
                <w:bCs/>
                <w:sz w:val="20"/>
                <w:szCs w:val="20"/>
              </w:rPr>
              <w:t>2</w:t>
            </w:r>
          </w:p>
        </w:tc>
        <w:tc>
          <w:tcPr>
            <w:tcW w:w="925" w:type="dxa"/>
            <w:tcBorders>
              <w:top w:val="single" w:sz="4" w:space="0" w:color="000000"/>
              <w:left w:val="single" w:sz="4" w:space="0" w:color="000000"/>
              <w:bottom w:val="single" w:sz="4" w:space="0" w:color="000000"/>
              <w:right w:val="single" w:sz="4" w:space="0" w:color="000000"/>
            </w:tcBorders>
          </w:tcPr>
          <w:p w14:paraId="0E89F921" w14:textId="77777777" w:rsidR="009A5E35" w:rsidRDefault="009A5E35" w:rsidP="002A407F">
            <w:pPr>
              <w:jc w:val="center"/>
              <w:rPr>
                <w:rFonts w:ascii="Arial" w:hAnsi="Arial" w:cs="Arial"/>
                <w:b/>
                <w:bCs/>
                <w:sz w:val="20"/>
                <w:szCs w:val="20"/>
              </w:rPr>
            </w:pPr>
            <w:r>
              <w:rPr>
                <w:rFonts w:ascii="Arial" w:hAnsi="Arial" w:cs="Arial"/>
                <w:b/>
                <w:bCs/>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14:paraId="5E2718E4" w14:textId="77777777" w:rsidR="009A5E35" w:rsidRDefault="009A5E35" w:rsidP="002A407F">
            <w:pPr>
              <w:jc w:val="center"/>
              <w:rPr>
                <w:rFonts w:ascii="Arial" w:hAnsi="Arial" w:cs="Arial"/>
                <w:b/>
                <w:bCs/>
                <w:sz w:val="20"/>
                <w:szCs w:val="20"/>
              </w:rPr>
            </w:pPr>
            <w:r>
              <w:rPr>
                <w:rFonts w:ascii="Arial" w:hAnsi="Arial" w:cs="Arial"/>
                <w:b/>
                <w:bCs/>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14:paraId="1CF2BB9F" w14:textId="77777777" w:rsidR="009A5E35" w:rsidRDefault="009A5E35" w:rsidP="002A407F">
            <w:pPr>
              <w:jc w:val="center"/>
              <w:rPr>
                <w:rFonts w:ascii="Arial" w:hAnsi="Arial" w:cs="Arial"/>
                <w:b/>
                <w:bCs/>
                <w:sz w:val="20"/>
                <w:szCs w:val="20"/>
              </w:rPr>
            </w:pPr>
            <w:r>
              <w:rPr>
                <w:rFonts w:ascii="Arial" w:hAnsi="Arial" w:cs="Arial"/>
                <w:b/>
                <w:bCs/>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14:paraId="27147F9B" w14:textId="77777777" w:rsidR="009A5E35" w:rsidRDefault="009A5E35" w:rsidP="002A407F">
            <w:pPr>
              <w:jc w:val="center"/>
              <w:rPr>
                <w:rFonts w:ascii="Arial" w:hAnsi="Arial" w:cs="Arial"/>
                <w:b/>
                <w:bCs/>
                <w:sz w:val="20"/>
                <w:szCs w:val="20"/>
              </w:rPr>
            </w:pPr>
            <w:r>
              <w:rPr>
                <w:rFonts w:ascii="Arial" w:hAnsi="Arial" w:cs="Arial"/>
                <w:b/>
                <w:bCs/>
                <w:sz w:val="20"/>
                <w:szCs w:val="20"/>
              </w:rPr>
              <w:t>6</w:t>
            </w:r>
          </w:p>
        </w:tc>
        <w:tc>
          <w:tcPr>
            <w:tcW w:w="1484" w:type="dxa"/>
            <w:tcBorders>
              <w:top w:val="single" w:sz="4" w:space="0" w:color="000000"/>
              <w:left w:val="single" w:sz="4" w:space="0" w:color="000000"/>
              <w:bottom w:val="single" w:sz="4" w:space="0" w:color="000000"/>
              <w:right w:val="single" w:sz="4" w:space="0" w:color="000000"/>
            </w:tcBorders>
          </w:tcPr>
          <w:p w14:paraId="61152019" w14:textId="77777777" w:rsidR="009A5E35" w:rsidRDefault="009A5E35" w:rsidP="002A407F">
            <w:pPr>
              <w:jc w:val="center"/>
              <w:rPr>
                <w:rFonts w:ascii="Arial" w:hAnsi="Arial" w:cs="Arial"/>
                <w:b/>
                <w:bCs/>
                <w:sz w:val="20"/>
                <w:szCs w:val="20"/>
              </w:rPr>
            </w:pPr>
            <w:r>
              <w:rPr>
                <w:rFonts w:ascii="Arial" w:hAnsi="Arial" w:cs="Arial"/>
                <w:b/>
                <w:bCs/>
                <w:sz w:val="20"/>
                <w:szCs w:val="20"/>
              </w:rPr>
              <w:t>totaal</w:t>
            </w:r>
          </w:p>
        </w:tc>
      </w:tr>
      <w:tr w:rsidR="009A5E35" w14:paraId="6DED81CD" w14:textId="77777777" w:rsidTr="009A5E3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48AA0" w14:textId="77777777" w:rsidR="009A5E35" w:rsidRDefault="009A5E35" w:rsidP="002A407F">
            <w:pPr>
              <w:rPr>
                <w:rFonts w:ascii="Arial" w:hAnsi="Arial" w:cs="Arial"/>
                <w:b/>
                <w:bCs/>
                <w:sz w:val="20"/>
                <w:szCs w:val="20"/>
              </w:rPr>
            </w:pPr>
            <w:proofErr w:type="spellStart"/>
            <w:r>
              <w:rPr>
                <w:rFonts w:ascii="Arial" w:hAnsi="Arial" w:cs="Arial"/>
                <w:b/>
                <w:bCs/>
                <w:sz w:val="20"/>
                <w:szCs w:val="20"/>
              </w:rPr>
              <w:t>Basiszit</w:t>
            </w:r>
            <w:proofErr w:type="spellEnd"/>
          </w:p>
          <w:p w14:paraId="4686E2C9" w14:textId="77777777" w:rsidR="009A5E35" w:rsidRDefault="009A5E35"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B70E83" w14:textId="77777777" w:rsidR="009A5E35" w:rsidRDefault="009A5E3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6CB49B18" w14:textId="77777777" w:rsidR="009A5E35" w:rsidRDefault="009A5E3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67AEC9F3" w14:textId="77777777" w:rsidR="009A5E35" w:rsidRDefault="009A5E3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37864E36" w14:textId="77777777" w:rsidR="009A5E35" w:rsidRDefault="009A5E3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6734CC7" w14:textId="77777777" w:rsidR="009A5E35" w:rsidRDefault="009A5E3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0553BFF" w14:textId="77777777" w:rsidR="009A5E35" w:rsidRDefault="009A5E3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41DA4749" w14:textId="77777777" w:rsidR="009A5E35" w:rsidRDefault="009A5E35" w:rsidP="002A407F">
            <w:pPr>
              <w:rPr>
                <w:rFonts w:ascii="Arial" w:hAnsi="Arial" w:cs="Arial"/>
                <w:b/>
                <w:bCs/>
                <w:sz w:val="20"/>
                <w:szCs w:val="20"/>
              </w:rPr>
            </w:pPr>
          </w:p>
        </w:tc>
      </w:tr>
      <w:tr w:rsidR="009A5E35" w14:paraId="23802251" w14:textId="77777777" w:rsidTr="009A5E3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97DD9" w14:textId="77777777" w:rsidR="009A5E35" w:rsidRDefault="009A5E35" w:rsidP="002A407F">
            <w:pPr>
              <w:rPr>
                <w:rFonts w:ascii="Arial" w:hAnsi="Arial" w:cs="Arial"/>
                <w:b/>
                <w:bCs/>
                <w:sz w:val="20"/>
                <w:szCs w:val="20"/>
              </w:rPr>
            </w:pPr>
            <w:r>
              <w:rPr>
                <w:rFonts w:ascii="Arial" w:hAnsi="Arial" w:cs="Arial"/>
                <w:b/>
                <w:bCs/>
                <w:sz w:val="20"/>
                <w:szCs w:val="20"/>
              </w:rPr>
              <w:t>B-molen</w:t>
            </w:r>
          </w:p>
          <w:p w14:paraId="5A7DC8B8" w14:textId="77777777" w:rsidR="009A5E35" w:rsidRDefault="009A5E35"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8A2159" w14:textId="77777777" w:rsidR="009A5E35" w:rsidRDefault="009A5E3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1C2E1964" w14:textId="77777777" w:rsidR="009A5E35" w:rsidRDefault="009A5E3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2F90E4CD" w14:textId="77777777" w:rsidR="009A5E35" w:rsidRDefault="009A5E3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4A64D49" w14:textId="77777777" w:rsidR="009A5E35" w:rsidRDefault="009A5E3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AEFC7EE" w14:textId="77777777" w:rsidR="009A5E35" w:rsidRDefault="009A5E3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3BD5CA35" w14:textId="77777777" w:rsidR="009A5E35" w:rsidRDefault="009A5E3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0B7F08C5" w14:textId="77777777" w:rsidR="009A5E35" w:rsidRDefault="009A5E35" w:rsidP="002A407F">
            <w:pPr>
              <w:rPr>
                <w:rFonts w:ascii="Arial" w:hAnsi="Arial" w:cs="Arial"/>
                <w:b/>
                <w:bCs/>
                <w:sz w:val="20"/>
                <w:szCs w:val="20"/>
              </w:rPr>
            </w:pPr>
          </w:p>
        </w:tc>
      </w:tr>
      <w:tr w:rsidR="009A5E35" w14:paraId="72CF0E41" w14:textId="77777777" w:rsidTr="009A5E3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15279" w14:textId="77777777" w:rsidR="009A5E35" w:rsidRDefault="009A5E35" w:rsidP="002A407F">
            <w:pPr>
              <w:rPr>
                <w:rFonts w:ascii="Arial" w:hAnsi="Arial" w:cs="Arial"/>
                <w:b/>
                <w:bCs/>
                <w:sz w:val="20"/>
                <w:szCs w:val="20"/>
              </w:rPr>
            </w:pPr>
            <w:r>
              <w:rPr>
                <w:rFonts w:ascii="Arial" w:hAnsi="Arial" w:cs="Arial"/>
                <w:b/>
                <w:bCs/>
                <w:sz w:val="20"/>
                <w:szCs w:val="20"/>
              </w:rPr>
              <w:t>Bank</w:t>
            </w:r>
          </w:p>
          <w:p w14:paraId="7EB5A5A6" w14:textId="77777777" w:rsidR="009A5E35" w:rsidRDefault="009A5E35"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A0CC44" w14:textId="77777777" w:rsidR="009A5E35" w:rsidRDefault="009A5E3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48C90307" w14:textId="77777777" w:rsidR="009A5E35" w:rsidRDefault="009A5E3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6285F177" w14:textId="77777777" w:rsidR="009A5E35" w:rsidRDefault="009A5E3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478D5ED6" w14:textId="77777777" w:rsidR="009A5E35" w:rsidRDefault="009A5E3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157C1435" w14:textId="77777777" w:rsidR="009A5E35" w:rsidRDefault="009A5E3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41FEE46" w14:textId="77777777" w:rsidR="009A5E35" w:rsidRDefault="009A5E3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1C93F29C" w14:textId="77777777" w:rsidR="009A5E35" w:rsidRDefault="009A5E35" w:rsidP="002A407F">
            <w:pPr>
              <w:rPr>
                <w:rFonts w:ascii="Arial" w:hAnsi="Arial" w:cs="Arial"/>
                <w:b/>
                <w:bCs/>
                <w:sz w:val="20"/>
                <w:szCs w:val="20"/>
              </w:rPr>
            </w:pPr>
          </w:p>
        </w:tc>
      </w:tr>
      <w:tr w:rsidR="009A5E35" w14:paraId="03D4408B" w14:textId="77777777" w:rsidTr="009A5E3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62CDAD" w14:textId="77777777" w:rsidR="009A5E35" w:rsidRDefault="009A5E35" w:rsidP="002A407F">
            <w:pPr>
              <w:rPr>
                <w:rFonts w:ascii="Arial" w:hAnsi="Arial" w:cs="Arial"/>
                <w:b/>
                <w:bCs/>
                <w:sz w:val="20"/>
                <w:szCs w:val="20"/>
              </w:rPr>
            </w:pPr>
            <w:r>
              <w:rPr>
                <w:rFonts w:ascii="Arial" w:hAnsi="Arial" w:cs="Arial"/>
                <w:b/>
                <w:bCs/>
                <w:sz w:val="20"/>
                <w:szCs w:val="20"/>
              </w:rPr>
              <w:t>Vanuit bank knielen met de armen naar voren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791547" w14:textId="77777777" w:rsidR="009A5E35" w:rsidRDefault="009A5E3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51321DCF" w14:textId="77777777" w:rsidR="009A5E35" w:rsidRDefault="009A5E3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0AAE5FF3" w14:textId="77777777" w:rsidR="009A5E35" w:rsidRDefault="009A5E3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EA3A745" w14:textId="77777777" w:rsidR="009A5E35" w:rsidRDefault="009A5E3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754F289" w14:textId="77777777" w:rsidR="009A5E35" w:rsidRDefault="009A5E3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0E93DE6" w14:textId="77777777" w:rsidR="009A5E35" w:rsidRDefault="009A5E3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0AE1645F" w14:textId="77777777" w:rsidR="009A5E35" w:rsidRDefault="009A5E35" w:rsidP="002A407F">
            <w:pPr>
              <w:rPr>
                <w:rFonts w:ascii="Arial" w:hAnsi="Arial" w:cs="Arial"/>
                <w:b/>
                <w:bCs/>
                <w:sz w:val="20"/>
                <w:szCs w:val="20"/>
              </w:rPr>
            </w:pPr>
          </w:p>
        </w:tc>
      </w:tr>
      <w:tr w:rsidR="009A5E35" w14:paraId="28A12DF5" w14:textId="77777777" w:rsidTr="009A5E35">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BCD889" w14:textId="77777777" w:rsidR="009A5E35" w:rsidRDefault="009A5E35" w:rsidP="002A407F">
            <w:pPr>
              <w:rPr>
                <w:rFonts w:ascii="Arial" w:hAnsi="Arial" w:cs="Arial"/>
                <w:b/>
                <w:bCs/>
                <w:sz w:val="20"/>
                <w:szCs w:val="20"/>
              </w:rPr>
            </w:pPr>
            <w:r>
              <w:rPr>
                <w:rFonts w:ascii="Arial" w:hAnsi="Arial" w:cs="Arial"/>
                <w:b/>
                <w:bCs/>
                <w:sz w:val="20"/>
                <w:szCs w:val="20"/>
              </w:rPr>
              <w:t>Vanuit voorwaartse zit afsprong naar binnen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BB08C" w14:textId="77777777" w:rsidR="009A5E35" w:rsidRDefault="009A5E35" w:rsidP="002A407F">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0C40CE38" w14:textId="77777777" w:rsidR="009A5E35" w:rsidRDefault="009A5E35" w:rsidP="002A407F">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2D33F3BE" w14:textId="77777777" w:rsidR="009A5E35" w:rsidRDefault="009A5E35"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3D1A78BF" w14:textId="77777777" w:rsidR="009A5E35" w:rsidRDefault="009A5E35"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B96FE1F" w14:textId="77777777" w:rsidR="009A5E35" w:rsidRDefault="009A5E35"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A9FB0B9" w14:textId="77777777" w:rsidR="009A5E35" w:rsidRDefault="009A5E35" w:rsidP="002A407F">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275FFE08" w14:textId="77777777" w:rsidR="009A5E35" w:rsidRDefault="009A5E35" w:rsidP="002A407F">
            <w:pPr>
              <w:rPr>
                <w:rFonts w:ascii="Arial" w:hAnsi="Arial" w:cs="Arial"/>
                <w:b/>
                <w:bCs/>
                <w:sz w:val="20"/>
                <w:szCs w:val="20"/>
              </w:rPr>
            </w:pPr>
          </w:p>
        </w:tc>
      </w:tr>
    </w:tbl>
    <w:p w14:paraId="4A6CDA8F" w14:textId="77777777" w:rsidR="008E48BD" w:rsidRDefault="008E48BD" w:rsidP="008E48BD">
      <w:pPr>
        <w:rPr>
          <w:rFonts w:ascii="Arial" w:hAnsi="Arial" w:cs="Arial"/>
          <w:b/>
          <w:bCs/>
          <w:sz w:val="20"/>
          <w:szCs w:val="20"/>
        </w:rPr>
      </w:pPr>
    </w:p>
    <w:tbl>
      <w:tblPr>
        <w:tblStyle w:val="Tabelraster"/>
        <w:tblW w:w="0" w:type="auto"/>
        <w:tblLook w:val="04A0" w:firstRow="1" w:lastRow="0" w:firstColumn="1" w:lastColumn="0" w:noHBand="0" w:noVBand="1"/>
      </w:tblPr>
      <w:tblGrid>
        <w:gridCol w:w="9344"/>
      </w:tblGrid>
      <w:tr w:rsidR="008E48BD" w14:paraId="7E083DC5" w14:textId="77777777" w:rsidTr="002A407F">
        <w:trPr>
          <w:trHeight w:val="2162"/>
        </w:trPr>
        <w:tc>
          <w:tcPr>
            <w:tcW w:w="9494" w:type="dxa"/>
          </w:tcPr>
          <w:p w14:paraId="4D096F86" w14:textId="77777777" w:rsidR="008E48BD" w:rsidRDefault="008E48BD" w:rsidP="002A407F">
            <w:pPr>
              <w:rPr>
                <w:rFonts w:ascii="Arial" w:hAnsi="Arial" w:cs="Arial"/>
                <w:b/>
                <w:bCs/>
                <w:sz w:val="20"/>
                <w:szCs w:val="20"/>
              </w:rPr>
            </w:pPr>
            <w:r>
              <w:rPr>
                <w:rFonts w:ascii="Arial" w:hAnsi="Arial" w:cs="Arial"/>
                <w:b/>
                <w:bCs/>
                <w:sz w:val="20"/>
                <w:szCs w:val="20"/>
              </w:rPr>
              <w:t>Opmerkingen</w:t>
            </w:r>
          </w:p>
        </w:tc>
      </w:tr>
    </w:tbl>
    <w:p w14:paraId="1D36A375" w14:textId="77777777" w:rsidR="008E48BD" w:rsidRDefault="008E48BD" w:rsidP="008E48BD">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8E48BD" w14:paraId="573DC10F" w14:textId="77777777" w:rsidTr="002A407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980C4" w14:textId="77777777" w:rsidR="008E48BD" w:rsidRDefault="008E48BD" w:rsidP="002A407F">
            <w:pPr>
              <w:rPr>
                <w:rFonts w:ascii="Arial" w:hAnsi="Arial" w:cs="Arial"/>
                <w:b/>
                <w:bCs/>
                <w:sz w:val="20"/>
                <w:szCs w:val="20"/>
              </w:rPr>
            </w:pPr>
          </w:p>
        </w:tc>
      </w:tr>
    </w:tbl>
    <w:p w14:paraId="77243ED4" w14:textId="77777777" w:rsidR="008E48BD" w:rsidRDefault="008E48BD" w:rsidP="008E48BD">
      <w:pPr>
        <w:jc w:val="right"/>
        <w:rPr>
          <w:rFonts w:ascii="Arial" w:hAnsi="Arial" w:cs="Arial"/>
          <w:b/>
          <w:bCs/>
          <w:sz w:val="20"/>
          <w:szCs w:val="20"/>
        </w:rPr>
      </w:pPr>
    </w:p>
    <w:p w14:paraId="448B37D0" w14:textId="77777777" w:rsidR="008E48BD" w:rsidRDefault="008E48BD" w:rsidP="008E48BD">
      <w:pPr>
        <w:jc w:val="right"/>
        <w:rPr>
          <w:rFonts w:ascii="Arial" w:hAnsi="Arial" w:cs="Arial"/>
          <w:b/>
          <w:bCs/>
          <w:sz w:val="20"/>
          <w:szCs w:val="20"/>
        </w:rPr>
      </w:pPr>
      <w:r>
        <w:rPr>
          <w:rFonts w:ascii="Arial" w:hAnsi="Arial" w:cs="Arial"/>
          <w:b/>
          <w:bCs/>
          <w:sz w:val="20"/>
          <w:szCs w:val="20"/>
        </w:rPr>
        <w:t xml:space="preserve">                                                                       Totaal van de verplichte oefeningen</w:t>
      </w:r>
    </w:p>
    <w:p w14:paraId="2BE8F683" w14:textId="77777777" w:rsidR="008E48BD" w:rsidRDefault="008E48BD" w:rsidP="008E48BD">
      <w:pPr>
        <w:jc w:val="right"/>
        <w:rPr>
          <w:rFonts w:ascii="Arial" w:hAnsi="Arial" w:cs="Arial"/>
          <w:b/>
          <w:bCs/>
          <w:sz w:val="20"/>
          <w:szCs w:val="20"/>
        </w:rPr>
      </w:pPr>
      <w:r>
        <w:rPr>
          <w:rFonts w:ascii="Arial" w:hAnsi="Arial" w:cs="Arial"/>
          <w:b/>
          <w:bCs/>
          <w:sz w:val="20"/>
          <w:szCs w:val="20"/>
        </w:rPr>
        <w:t>/ aantal voltigeurs</w:t>
      </w:r>
    </w:p>
    <w:p w14:paraId="2345D22A" w14:textId="77777777" w:rsidR="008E48BD" w:rsidRDefault="008E48BD" w:rsidP="008E48BD">
      <w:pPr>
        <w:ind w:firstLine="708"/>
        <w:jc w:val="right"/>
        <w:rPr>
          <w:rFonts w:ascii="Arial" w:hAnsi="Arial" w:cs="Arial"/>
          <w:b/>
          <w:bCs/>
          <w:sz w:val="20"/>
          <w:szCs w:val="20"/>
        </w:rPr>
      </w:pPr>
    </w:p>
    <w:p w14:paraId="489C4F2D" w14:textId="77777777" w:rsidR="008E48BD" w:rsidRDefault="008E48BD" w:rsidP="008E48BD">
      <w:pPr>
        <w:ind w:left="4956" w:firstLine="708"/>
        <w:rPr>
          <w:rFonts w:ascii="Arial" w:hAnsi="Arial" w:cs="Arial"/>
          <w:b/>
          <w:sz w:val="20"/>
          <w:szCs w:val="20"/>
        </w:rPr>
      </w:pPr>
      <w:r>
        <w:rPr>
          <w:rFonts w:ascii="Arial" w:hAnsi="Arial" w:cs="Arial"/>
          <w:b/>
          <w:sz w:val="20"/>
          <w:szCs w:val="20"/>
        </w:rPr>
        <w:t xml:space="preserve">            / 5 oefeningen</w:t>
      </w:r>
    </w:p>
    <w:p w14:paraId="2F965AD9" w14:textId="77777777" w:rsidR="008E48BD" w:rsidRDefault="008E48BD" w:rsidP="008E48BD">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8E48BD" w14:paraId="18B7ADEB" w14:textId="77777777" w:rsidTr="002A407F">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280715" w14:textId="77777777" w:rsidR="008E48BD" w:rsidRDefault="008E48BD" w:rsidP="002A407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78B6" w14:textId="77777777" w:rsidR="008E48BD" w:rsidRDefault="008E48BD" w:rsidP="002A407F">
            <w:pPr>
              <w:rPr>
                <w:rFonts w:ascii="Arial" w:hAnsi="Arial" w:cs="Arial"/>
                <w:b/>
                <w:sz w:val="20"/>
                <w:szCs w:val="20"/>
              </w:rPr>
            </w:pPr>
          </w:p>
        </w:tc>
      </w:tr>
    </w:tbl>
    <w:p w14:paraId="5997D501" w14:textId="77777777" w:rsidR="008E48BD" w:rsidRDefault="008E48BD" w:rsidP="008E48BD">
      <w:pPr>
        <w:rPr>
          <w:rFonts w:ascii="Arial" w:hAnsi="Arial" w:cs="Arial"/>
          <w:b/>
          <w:sz w:val="20"/>
          <w:szCs w:val="20"/>
        </w:rPr>
      </w:pPr>
    </w:p>
    <w:p w14:paraId="30D36FE4" w14:textId="77777777" w:rsidR="008E48BD" w:rsidRDefault="008E48BD" w:rsidP="008E48BD">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776512" behindDoc="0" locked="0" layoutInCell="1" allowOverlap="1" wp14:anchorId="5B58FB99" wp14:editId="7FB90FE5">
                <wp:simplePos x="0" y="0"/>
                <wp:positionH relativeFrom="column">
                  <wp:posOffset>6350</wp:posOffset>
                </wp:positionH>
                <wp:positionV relativeFrom="paragraph">
                  <wp:posOffset>11430</wp:posOffset>
                </wp:positionV>
                <wp:extent cx="5668645" cy="0"/>
                <wp:effectExtent l="0" t="0" r="7621" b="19050"/>
                <wp:wrapNone/>
                <wp:docPr id="3"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558920EC" id="Line 23" o:spid="_x0000_s1026" type="#_x0000_t32" style="position:absolute;margin-left:.5pt;margin-top:.9pt;width:446.35pt;height:0;z-index:25177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3A784037" w14:textId="77777777" w:rsidR="008E48BD" w:rsidRDefault="008E48BD" w:rsidP="008E48BD">
      <w:pPr>
        <w:rPr>
          <w:rFonts w:ascii="Arial" w:hAnsi="Arial" w:cs="Arial"/>
          <w:b/>
          <w:bCs/>
          <w:sz w:val="20"/>
          <w:szCs w:val="20"/>
        </w:rPr>
      </w:pPr>
    </w:p>
    <w:p w14:paraId="32445546" w14:textId="77777777" w:rsidR="008E48BD" w:rsidRDefault="008E48BD" w:rsidP="008E48BD">
      <w:pPr>
        <w:rPr>
          <w:rFonts w:ascii="Arial" w:hAnsi="Arial" w:cs="Arial"/>
          <w:b/>
          <w:bCs/>
          <w:sz w:val="20"/>
          <w:szCs w:val="20"/>
        </w:rPr>
      </w:pPr>
    </w:p>
    <w:p w14:paraId="0288295D" w14:textId="0A5762B7" w:rsidR="008E48BD" w:rsidRDefault="008E48BD" w:rsidP="008E48BD">
      <w:pPr>
        <w:tabs>
          <w:tab w:val="left" w:pos="4820"/>
        </w:tabs>
        <w:rPr>
          <w:rFonts w:ascii="Arial" w:hAnsi="Arial" w:cs="Arial"/>
          <w:b/>
          <w:bCs/>
          <w:sz w:val="20"/>
          <w:szCs w:val="20"/>
        </w:rPr>
        <w:sectPr w:rsidR="008E48BD" w:rsidSect="00C24CEE">
          <w:headerReference w:type="default" r:id="rId17"/>
          <w:footerReference w:type="default" r:id="rId18"/>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777536" behindDoc="0" locked="0" layoutInCell="1" allowOverlap="1" wp14:anchorId="79A3C092" wp14:editId="1A1F8EF6">
                <wp:simplePos x="0" y="0"/>
                <wp:positionH relativeFrom="column">
                  <wp:posOffset>4343400</wp:posOffset>
                </wp:positionH>
                <wp:positionV relativeFrom="paragraph">
                  <wp:posOffset>88897</wp:posOffset>
                </wp:positionV>
                <wp:extent cx="1188719" cy="0"/>
                <wp:effectExtent l="0" t="0" r="11431" b="19050"/>
                <wp:wrapNone/>
                <wp:docPr id="5"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7891E987" id="Line 24" o:spid="_x0000_s1026" type="#_x0000_t32" style="position:absolute;margin-left:342pt;margin-top:7pt;width:93.6pt;height:0;z-index:25177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nr_jury_B </w:instrText>
      </w:r>
      <w:r>
        <w:rPr>
          <w:rFonts w:ascii="Arial" w:hAnsi="Arial" w:cs="Arial"/>
          <w:b/>
          <w:bCs/>
          <w:sz w:val="20"/>
          <w:szCs w:val="20"/>
        </w:rPr>
        <w:fldChar w:fldCharType="separate"/>
      </w:r>
      <w:r>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w:t>
      </w:r>
      <w:r w:rsidR="001F00E8">
        <w:rPr>
          <w:rFonts w:ascii="Arial" w:hAnsi="Arial" w:cs="Arial"/>
          <w:b/>
          <w:bCs/>
          <w:sz w:val="20"/>
          <w:szCs w:val="20"/>
        </w:rPr>
        <w:t>g:</w:t>
      </w:r>
    </w:p>
    <w:p w14:paraId="3D5CB4F3" w14:textId="6DB469F9" w:rsidR="00935D27" w:rsidRPr="00242C7A" w:rsidRDefault="00935D27" w:rsidP="00AE10FA">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6131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43" name="Rechte verbindingslijn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8E47945" id="Rechte verbindingslijn 4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p>
    <w:p w14:paraId="28969BC1"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4CC6813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4E20DE9"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F3C7278" w14:textId="2745734F"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D0042BB"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E0CD14D"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0A5B3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657F9C3"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815A56D" w14:textId="1F0570B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61781C8A" w14:textId="23AFD0D9"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7EBC115" w14:textId="2CCD0E8B"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53A40655"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7AD133E"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5C81AF2" w14:textId="453E807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8BEA58F" w14:textId="30FD611C"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4E22B4D" w14:textId="4E7CFD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26C780A"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5693D12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FCBC30B" w14:textId="79E3816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7068331" w14:textId="2072DC1C"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FE3D4ED" w14:textId="3E92E26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6295F99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645FFB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66FA80E" w14:textId="0286ED4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48F111B" w14:textId="63F674BE"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F90017D" w14:textId="12EEE1C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1A7D3FA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950640"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61D8A69" w14:textId="298F7E0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653AAB8"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62C9471C" w14:textId="57B8BA6D"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EB9D716" w14:textId="2FB46149"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401B4A72"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1FEFF1F"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8E16DD" w14:textId="6DA9AC6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6C0FE483" w14:textId="174FCFF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8BE79B0" w14:textId="028236A8"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E4F37C4" w14:textId="72947E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bl>
    <w:p w14:paraId="7203D526" w14:textId="77777777" w:rsidR="00A74337" w:rsidRDefault="00A74337" w:rsidP="00A74337">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W w:w="10031" w:type="dxa"/>
        <w:tblCellMar>
          <w:left w:w="10" w:type="dxa"/>
          <w:right w:w="10" w:type="dxa"/>
        </w:tblCellMar>
        <w:tblLook w:val="0000" w:firstRow="0" w:lastRow="0" w:firstColumn="0" w:lastColumn="0" w:noHBand="0" w:noVBand="0"/>
      </w:tblPr>
      <w:tblGrid>
        <w:gridCol w:w="1462"/>
        <w:gridCol w:w="1351"/>
        <w:gridCol w:w="1351"/>
        <w:gridCol w:w="1352"/>
        <w:gridCol w:w="1351"/>
        <w:gridCol w:w="1351"/>
        <w:gridCol w:w="1813"/>
      </w:tblGrid>
      <w:tr w:rsidR="00A74337" w14:paraId="755681CB" w14:textId="77777777" w:rsidTr="00937EA6">
        <w:tc>
          <w:tcPr>
            <w:tcW w:w="100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4F590" w14:textId="77777777" w:rsidR="00A74337" w:rsidRDefault="00A74337" w:rsidP="00A74337">
            <w:pPr>
              <w:rPr>
                <w:rFonts w:ascii="Arial" w:hAnsi="Arial" w:cs="Arial"/>
                <w:b/>
                <w:bCs/>
                <w:sz w:val="20"/>
                <w:szCs w:val="20"/>
              </w:rPr>
            </w:pPr>
            <w:r>
              <w:rPr>
                <w:rFonts w:ascii="Arial" w:hAnsi="Arial" w:cs="Arial"/>
                <w:b/>
                <w:bCs/>
                <w:sz w:val="20"/>
                <w:szCs w:val="20"/>
              </w:rPr>
              <w:t>Opmerkingen</w:t>
            </w:r>
          </w:p>
          <w:p w14:paraId="771D585F" w14:textId="77777777" w:rsidR="00A74337" w:rsidRDefault="00A74337" w:rsidP="00A74337">
            <w:pPr>
              <w:jc w:val="right"/>
              <w:rPr>
                <w:rFonts w:ascii="Arial" w:hAnsi="Arial" w:cs="Arial"/>
                <w:b/>
                <w:bCs/>
                <w:sz w:val="20"/>
                <w:szCs w:val="20"/>
              </w:rPr>
            </w:pPr>
          </w:p>
          <w:p w14:paraId="3BD42428" w14:textId="77777777" w:rsidR="00A74337" w:rsidRDefault="00A74337" w:rsidP="00A74337">
            <w:pPr>
              <w:jc w:val="right"/>
              <w:rPr>
                <w:rFonts w:ascii="Arial" w:hAnsi="Arial" w:cs="Arial"/>
                <w:b/>
                <w:bCs/>
                <w:sz w:val="20"/>
                <w:szCs w:val="20"/>
              </w:rPr>
            </w:pPr>
          </w:p>
          <w:p w14:paraId="547BDEE2" w14:textId="77777777" w:rsidR="00A74337" w:rsidRDefault="00A74337" w:rsidP="00A74337">
            <w:pPr>
              <w:jc w:val="right"/>
              <w:rPr>
                <w:rFonts w:ascii="Arial" w:hAnsi="Arial" w:cs="Arial"/>
                <w:b/>
                <w:bCs/>
                <w:sz w:val="20"/>
                <w:szCs w:val="20"/>
              </w:rPr>
            </w:pPr>
          </w:p>
          <w:p w14:paraId="2F226177" w14:textId="77777777" w:rsidR="00A74337" w:rsidRDefault="00A74337" w:rsidP="00A74337">
            <w:pPr>
              <w:jc w:val="right"/>
              <w:rPr>
                <w:rFonts w:ascii="Arial" w:hAnsi="Arial" w:cs="Arial"/>
                <w:b/>
                <w:bCs/>
                <w:sz w:val="20"/>
                <w:szCs w:val="20"/>
              </w:rPr>
            </w:pPr>
          </w:p>
          <w:p w14:paraId="5501D225" w14:textId="77777777" w:rsidR="00A74337" w:rsidRDefault="00A74337" w:rsidP="00A74337">
            <w:pPr>
              <w:jc w:val="right"/>
              <w:rPr>
                <w:rFonts w:ascii="Arial" w:hAnsi="Arial" w:cs="Arial"/>
                <w:b/>
                <w:bCs/>
                <w:sz w:val="20"/>
                <w:szCs w:val="20"/>
              </w:rPr>
            </w:pPr>
          </w:p>
          <w:p w14:paraId="41E7ACF5" w14:textId="77777777" w:rsidR="00A74337" w:rsidRDefault="00A74337" w:rsidP="00A74337">
            <w:pPr>
              <w:jc w:val="right"/>
              <w:rPr>
                <w:rFonts w:ascii="Arial" w:hAnsi="Arial" w:cs="Arial"/>
                <w:b/>
                <w:bCs/>
                <w:sz w:val="20"/>
                <w:szCs w:val="20"/>
              </w:rPr>
            </w:pPr>
          </w:p>
          <w:p w14:paraId="6FE312D6" w14:textId="77777777" w:rsidR="00A74337" w:rsidRDefault="00A74337" w:rsidP="00A74337">
            <w:pPr>
              <w:jc w:val="right"/>
              <w:rPr>
                <w:rFonts w:ascii="Arial" w:hAnsi="Arial" w:cs="Arial"/>
                <w:b/>
                <w:bCs/>
                <w:sz w:val="20"/>
                <w:szCs w:val="20"/>
              </w:rPr>
            </w:pPr>
          </w:p>
        </w:tc>
      </w:tr>
      <w:tr w:rsidR="00A74337" w14:paraId="2CC7DA2E" w14:textId="77777777" w:rsidTr="00937EA6">
        <w:tc>
          <w:tcPr>
            <w:tcW w:w="1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E31E0" w14:textId="77777777" w:rsidR="00A74337" w:rsidRDefault="00A74337" w:rsidP="00A74337">
            <w:pPr>
              <w:rPr>
                <w:rFonts w:ascii="Arial" w:hAnsi="Arial" w:cs="Arial"/>
                <w:b/>
                <w:bCs/>
                <w:sz w:val="20"/>
                <w:szCs w:val="20"/>
              </w:rPr>
            </w:pPr>
            <w:r>
              <w:rPr>
                <w:rFonts w:ascii="Arial" w:hAnsi="Arial" w:cs="Arial"/>
                <w:b/>
                <w:bCs/>
                <w:sz w:val="20"/>
                <w:szCs w:val="20"/>
              </w:rPr>
              <w:t>Aftrekpunten voor vallen</w:t>
            </w: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0BDC"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B438" w14:textId="77777777" w:rsidR="00A74337" w:rsidRDefault="00A74337" w:rsidP="00A74337">
            <w:pPr>
              <w:rPr>
                <w:rFonts w:ascii="Arial" w:hAnsi="Arial" w:cs="Arial"/>
                <w:b/>
                <w:bCs/>
                <w:sz w:val="20"/>
                <w:szCs w:val="20"/>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16BC9"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D4A2"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A4A28" w14:textId="77777777" w:rsidR="00A74337" w:rsidRDefault="00A74337" w:rsidP="00A74337">
            <w:pPr>
              <w:rPr>
                <w:rFonts w:ascii="Arial" w:hAnsi="Arial" w:cs="Arial"/>
                <w:b/>
                <w:bCs/>
                <w:sz w:val="20"/>
                <w:szCs w:val="20"/>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AB4F" w14:textId="77777777" w:rsidR="00A74337" w:rsidRDefault="00A74337" w:rsidP="00A74337">
            <w:pPr>
              <w:rPr>
                <w:rFonts w:ascii="Arial" w:hAnsi="Arial" w:cs="Arial"/>
                <w:b/>
                <w:bCs/>
                <w:sz w:val="20"/>
                <w:szCs w:val="20"/>
              </w:rPr>
            </w:pPr>
          </w:p>
        </w:tc>
      </w:tr>
    </w:tbl>
    <w:p w14:paraId="0A09E072" w14:textId="77777777" w:rsidR="00A74337" w:rsidRDefault="00A74337" w:rsidP="00A74337">
      <w:pPr>
        <w:rPr>
          <w:rFonts w:ascii="Arial" w:hAnsi="Arial" w:cs="Arial"/>
          <w:b/>
          <w:bCs/>
          <w:sz w:val="20"/>
          <w:szCs w:val="20"/>
        </w:rPr>
      </w:pPr>
    </w:p>
    <w:p w14:paraId="37F41EB3" w14:textId="77777777" w:rsidR="005F2CE8" w:rsidRDefault="005F2CE8" w:rsidP="005F2CE8">
      <w:pPr>
        <w:rPr>
          <w:rFonts w:ascii="Arial" w:hAnsi="Arial" w:cs="Arial"/>
          <w:b/>
          <w:bCs/>
          <w:sz w:val="20"/>
          <w:szCs w:val="20"/>
        </w:rPr>
      </w:pPr>
    </w:p>
    <w:p w14:paraId="2B4A9617" w14:textId="77777777" w:rsidR="005F2CE8" w:rsidRDefault="005F2CE8" w:rsidP="005F2CE8">
      <w:pPr>
        <w:rPr>
          <w:rFonts w:ascii="Arial" w:hAnsi="Arial" w:cs="Arial"/>
          <w:b/>
          <w:bCs/>
          <w:sz w:val="20"/>
          <w:szCs w:val="20"/>
        </w:rPr>
      </w:pPr>
    </w:p>
    <w:p w14:paraId="676CBAC2" w14:textId="16D65753" w:rsidR="005F2CE8" w:rsidRDefault="005F2CE8" w:rsidP="005F2CE8">
      <w:r>
        <w:rPr>
          <w:rFonts w:ascii="Arial" w:hAnsi="Arial" w:cs="Arial"/>
          <w:b/>
          <w:bCs/>
          <w:sz w:val="20"/>
          <w:szCs w:val="20"/>
        </w:rPr>
        <w:t xml:space="preserve">Moeilijkheidsgraad: </w:t>
      </w:r>
      <w:r>
        <w:rPr>
          <w:rFonts w:ascii="Arial" w:hAnsi="Arial" w:cs="Arial"/>
          <w:b/>
          <w:bCs/>
          <w:sz w:val="20"/>
          <w:szCs w:val="20"/>
        </w:rPr>
        <w:tab/>
      </w:r>
      <w:r>
        <w:rPr>
          <w:rFonts w:ascii="Arial" w:hAnsi="Arial" w:cs="Arial"/>
          <w:bCs/>
          <w:sz w:val="20"/>
          <w:szCs w:val="20"/>
        </w:rPr>
        <w:t xml:space="preserve">Geen beoordeling in de klasse </w:t>
      </w:r>
      <w:r w:rsidR="00AE10FA">
        <w:rPr>
          <w:rFonts w:ascii="Arial" w:hAnsi="Arial" w:cs="Arial"/>
          <w:bCs/>
          <w:sz w:val="20"/>
          <w:szCs w:val="20"/>
        </w:rPr>
        <w:t>B/</w:t>
      </w:r>
      <w:r w:rsidR="00C44767">
        <w:rPr>
          <w:rFonts w:ascii="Arial" w:hAnsi="Arial" w:cs="Arial"/>
          <w:bCs/>
          <w:sz w:val="20"/>
          <w:szCs w:val="20"/>
        </w:rPr>
        <w:t>B</w:t>
      </w:r>
      <w:r w:rsidR="00F253C8">
        <w:rPr>
          <w:rFonts w:ascii="Arial" w:hAnsi="Arial" w:cs="Arial"/>
          <w:bCs/>
          <w:sz w:val="20"/>
          <w:szCs w:val="20"/>
        </w:rPr>
        <w:t>B</w:t>
      </w:r>
    </w:p>
    <w:p w14:paraId="51458C7A" w14:textId="77777777" w:rsidR="005F2CE8" w:rsidRDefault="005F2CE8" w:rsidP="005F2CE8">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742B02A7" w14:textId="77777777" w:rsidR="005F2CE8" w:rsidRDefault="005F2CE8" w:rsidP="005F2CE8">
      <w:pPr>
        <w:rPr>
          <w:rFonts w:ascii="Arial" w:hAnsi="Arial" w:cs="Arial"/>
          <w:b/>
          <w:bCs/>
          <w:sz w:val="20"/>
          <w:szCs w:val="20"/>
        </w:rPr>
      </w:pPr>
    </w:p>
    <w:p w14:paraId="3111B4CF" w14:textId="77777777" w:rsidR="005F2CE8" w:rsidRDefault="005F2CE8" w:rsidP="005F2CE8">
      <w:pPr>
        <w:rPr>
          <w:rFonts w:ascii="Arial" w:hAnsi="Arial" w:cs="Arial"/>
          <w:b/>
          <w:bCs/>
          <w:sz w:val="20"/>
          <w:szCs w:val="20"/>
        </w:rPr>
      </w:pPr>
    </w:p>
    <w:p w14:paraId="0F5231A8" w14:textId="77777777" w:rsidR="005F2CE8" w:rsidRDefault="005F2CE8" w:rsidP="005F2CE8">
      <w:pPr>
        <w:rPr>
          <w:rFonts w:ascii="Arial" w:hAnsi="Arial" w:cs="Arial"/>
          <w:b/>
          <w:bCs/>
          <w:sz w:val="20"/>
          <w:szCs w:val="20"/>
        </w:rPr>
      </w:pPr>
    </w:p>
    <w:p w14:paraId="5F47C64F" w14:textId="77777777" w:rsidR="005F2CE8" w:rsidRDefault="005F2CE8" w:rsidP="005F2CE8">
      <w:pPr>
        <w:rPr>
          <w:rFonts w:ascii="Arial" w:hAnsi="Arial" w:cs="Arial"/>
          <w:b/>
          <w:bCs/>
          <w:sz w:val="20"/>
          <w:szCs w:val="20"/>
        </w:rPr>
      </w:pPr>
      <w:r>
        <w:rPr>
          <w:rFonts w:ascii="Arial" w:hAnsi="Arial" w:cs="Arial"/>
          <w:b/>
          <w:bCs/>
          <w:sz w:val="20"/>
          <w:szCs w:val="20"/>
        </w:rPr>
        <w:t>Uitvoering van de oefeningen</w:t>
      </w:r>
    </w:p>
    <w:p w14:paraId="5F8F9B17" w14:textId="77777777" w:rsidR="005F2CE8" w:rsidRDefault="005F2CE8" w:rsidP="005F2CE8">
      <w:pPr>
        <w:rPr>
          <w:rFonts w:ascii="Arial" w:hAnsi="Arial" w:cs="Arial"/>
          <w:bCs/>
          <w:sz w:val="20"/>
          <w:szCs w:val="20"/>
        </w:rPr>
      </w:pPr>
      <w:r>
        <w:rPr>
          <w:rFonts w:ascii="Arial" w:hAnsi="Arial" w:cs="Arial"/>
          <w:bCs/>
          <w:sz w:val="20"/>
          <w:szCs w:val="20"/>
        </w:rPr>
        <w:t>Berekening cijfer:</w:t>
      </w:r>
    </w:p>
    <w:tbl>
      <w:tblPr>
        <w:tblW w:w="9600" w:type="dxa"/>
        <w:tblLayout w:type="fixed"/>
        <w:tblCellMar>
          <w:left w:w="10" w:type="dxa"/>
          <w:right w:w="10" w:type="dxa"/>
        </w:tblCellMar>
        <w:tblLook w:val="04A0" w:firstRow="1" w:lastRow="0" w:firstColumn="1" w:lastColumn="0" w:noHBand="0" w:noVBand="1"/>
      </w:tblPr>
      <w:tblGrid>
        <w:gridCol w:w="2800"/>
        <w:gridCol w:w="1983"/>
        <w:gridCol w:w="4817"/>
      </w:tblGrid>
      <w:tr w:rsidR="005F2CE8" w14:paraId="172B0D25" w14:textId="77777777" w:rsidTr="00DE6AE6">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3DABC1" w14:textId="77777777" w:rsidR="005F2CE8" w:rsidRDefault="005F2CE8" w:rsidP="00DE6AE6">
            <w:pPr>
              <w:rPr>
                <w:rFonts w:ascii="Arial" w:hAnsi="Arial" w:cs="Arial"/>
                <w:b/>
                <w:bCs/>
                <w:sz w:val="20"/>
                <w:szCs w:val="20"/>
              </w:rPr>
            </w:pPr>
            <w:r>
              <w:rPr>
                <w:rFonts w:ascii="Arial" w:hAnsi="Arial" w:cs="Arial"/>
                <w:b/>
                <w:bCs/>
                <w:sz w:val="20"/>
                <w:szCs w:val="20"/>
              </w:rPr>
              <w:t>Totaal aantal aftrekpunten</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F2E242" w14:textId="77777777" w:rsidR="005F2CE8" w:rsidRDefault="005F2CE8" w:rsidP="00DE6AE6">
            <w:pPr>
              <w:rPr>
                <w:rFonts w:ascii="Arial" w:hAnsi="Arial" w:cs="Arial"/>
                <w:b/>
                <w:bCs/>
                <w:sz w:val="20"/>
                <w:szCs w:val="20"/>
              </w:rPr>
            </w:pPr>
            <w:r>
              <w:rPr>
                <w:rFonts w:ascii="Arial" w:hAnsi="Arial" w:cs="Arial"/>
                <w:b/>
                <w:bCs/>
                <w:sz w:val="20"/>
                <w:szCs w:val="20"/>
              </w:rPr>
              <w:t>aantal oefeningen</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EBAF7" w14:textId="77777777" w:rsidR="005F2CE8" w:rsidRDefault="005F2CE8" w:rsidP="00DE6AE6">
            <w:pPr>
              <w:rPr>
                <w:rFonts w:ascii="Arial" w:hAnsi="Arial" w:cs="Arial"/>
                <w:b/>
                <w:bCs/>
                <w:sz w:val="20"/>
                <w:szCs w:val="20"/>
              </w:rPr>
            </w:pPr>
            <w:r>
              <w:rPr>
                <w:rFonts w:ascii="Arial" w:hAnsi="Arial" w:cs="Arial"/>
                <w:b/>
                <w:bCs/>
                <w:sz w:val="20"/>
                <w:szCs w:val="20"/>
              </w:rPr>
              <w:t>Totaal aantal aftrekpunten / aantal oefeningen =</w:t>
            </w:r>
          </w:p>
          <w:p w14:paraId="42B79063" w14:textId="77777777" w:rsidR="005F2CE8" w:rsidRDefault="005F2CE8" w:rsidP="00DE6AE6">
            <w:pPr>
              <w:rPr>
                <w:rFonts w:ascii="Arial" w:hAnsi="Arial" w:cs="Arial"/>
                <w:b/>
                <w:bCs/>
                <w:sz w:val="20"/>
                <w:szCs w:val="20"/>
              </w:rPr>
            </w:pPr>
            <w:r>
              <w:rPr>
                <w:rFonts w:ascii="Arial" w:hAnsi="Arial" w:cs="Arial"/>
                <w:b/>
                <w:bCs/>
                <w:sz w:val="20"/>
                <w:szCs w:val="20"/>
              </w:rPr>
              <w:t>totaal aftrek</w:t>
            </w:r>
          </w:p>
        </w:tc>
      </w:tr>
      <w:tr w:rsidR="005F2CE8" w14:paraId="6724940F" w14:textId="77777777" w:rsidTr="00DE6AE6">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3FC7C" w14:textId="77777777" w:rsidR="005F2CE8" w:rsidRDefault="005F2CE8" w:rsidP="00DE6AE6">
            <w:pPr>
              <w:rPr>
                <w:rFonts w:ascii="Arial" w:hAnsi="Arial" w:cs="Arial"/>
                <w:b/>
                <w:bCs/>
                <w:sz w:val="20"/>
                <w:szCs w:val="20"/>
              </w:rPr>
            </w:pPr>
          </w:p>
          <w:p w14:paraId="531A1C27" w14:textId="77777777" w:rsidR="005F2CE8" w:rsidRDefault="005F2CE8" w:rsidP="00DE6AE6">
            <w:pPr>
              <w:rPr>
                <w:rFonts w:ascii="Arial" w:hAnsi="Arial" w:cs="Arial"/>
                <w:b/>
                <w:bCs/>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6EEB8" w14:textId="77777777" w:rsidR="005F2CE8" w:rsidRDefault="005F2CE8" w:rsidP="00DE6AE6">
            <w:pPr>
              <w:jc w:val="right"/>
              <w:rPr>
                <w:rFonts w:ascii="Arial" w:hAnsi="Arial" w:cs="Arial"/>
                <w:b/>
                <w:bCs/>
                <w:sz w:val="20"/>
                <w:szCs w:val="20"/>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0C790" w14:textId="77777777" w:rsidR="005F2CE8" w:rsidRDefault="005F2CE8" w:rsidP="00DE6AE6">
            <w:pPr>
              <w:jc w:val="right"/>
              <w:rPr>
                <w:rFonts w:ascii="Arial" w:hAnsi="Arial" w:cs="Arial"/>
                <w:b/>
                <w:bCs/>
                <w:sz w:val="20"/>
                <w:szCs w:val="20"/>
              </w:rPr>
            </w:pPr>
          </w:p>
        </w:tc>
      </w:tr>
    </w:tbl>
    <w:p w14:paraId="0150FEDC" w14:textId="77777777" w:rsidR="005F2CE8" w:rsidRDefault="005F2CE8" w:rsidP="005F2CE8">
      <w:pPr>
        <w:jc w:val="right"/>
        <w:rPr>
          <w:rFonts w:ascii="Arial" w:hAnsi="Arial" w:cs="Arial"/>
          <w:b/>
          <w:bCs/>
          <w:sz w:val="20"/>
          <w:szCs w:val="20"/>
        </w:rPr>
      </w:pPr>
    </w:p>
    <w:tbl>
      <w:tblPr>
        <w:tblpPr w:leftFromText="141" w:rightFromText="141" w:vertAnchor="text" w:horzAnchor="margin" w:tblpXSpec="right" w:tblpY="-5"/>
        <w:tblW w:w="3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2127"/>
        <w:gridCol w:w="1275"/>
      </w:tblGrid>
      <w:tr w:rsidR="005F2CE8" w14:paraId="2B2DC463" w14:textId="77777777" w:rsidTr="00DE6AE6">
        <w:trPr>
          <w:trHeight w:val="271"/>
        </w:trPr>
        <w:tc>
          <w:tcPr>
            <w:tcW w:w="2127" w:type="dxa"/>
            <w:tcMar>
              <w:top w:w="0" w:type="dxa"/>
              <w:left w:w="108" w:type="dxa"/>
              <w:bottom w:w="0" w:type="dxa"/>
              <w:right w:w="108" w:type="dxa"/>
            </w:tcMar>
            <w:hideMark/>
          </w:tcPr>
          <w:p w14:paraId="1B4DF79F" w14:textId="77777777" w:rsidR="005F2CE8" w:rsidRDefault="005F2CE8" w:rsidP="00DE6AE6">
            <w:pPr>
              <w:jc w:val="both"/>
              <w:rPr>
                <w:rFonts w:ascii="Arial" w:hAnsi="Arial" w:cs="Arial"/>
                <w:b/>
                <w:bCs/>
                <w:sz w:val="20"/>
                <w:szCs w:val="20"/>
              </w:rPr>
            </w:pPr>
            <w:r>
              <w:rPr>
                <w:rFonts w:ascii="Arial" w:hAnsi="Arial" w:cs="Arial"/>
                <w:b/>
                <w:bCs/>
                <w:sz w:val="20"/>
                <w:szCs w:val="20"/>
              </w:rPr>
              <w:t xml:space="preserve">10 – totaal aftrek = </w:t>
            </w:r>
          </w:p>
        </w:tc>
        <w:tc>
          <w:tcPr>
            <w:tcW w:w="1275" w:type="dxa"/>
            <w:tcMar>
              <w:top w:w="0" w:type="dxa"/>
              <w:left w:w="108" w:type="dxa"/>
              <w:bottom w:w="0" w:type="dxa"/>
              <w:right w:w="108" w:type="dxa"/>
            </w:tcMar>
          </w:tcPr>
          <w:p w14:paraId="19213CFF" w14:textId="77777777" w:rsidR="005F2CE8" w:rsidRDefault="005F2CE8" w:rsidP="00DE6AE6">
            <w:pPr>
              <w:rPr>
                <w:rFonts w:ascii="Arial" w:hAnsi="Arial" w:cs="Arial"/>
                <w:b/>
                <w:bCs/>
                <w:sz w:val="20"/>
                <w:szCs w:val="20"/>
              </w:rPr>
            </w:pPr>
          </w:p>
        </w:tc>
      </w:tr>
    </w:tbl>
    <w:p w14:paraId="15D3DF93" w14:textId="77777777" w:rsidR="005F2CE8" w:rsidRDefault="005F2CE8" w:rsidP="005F2CE8">
      <w:pPr>
        <w:jc w:val="right"/>
        <w:rPr>
          <w:rFonts w:ascii="Arial" w:hAnsi="Arial" w:cs="Arial"/>
          <w:b/>
          <w:bCs/>
          <w:sz w:val="20"/>
          <w:szCs w:val="20"/>
        </w:rPr>
      </w:pPr>
    </w:p>
    <w:p w14:paraId="7C34BED0" w14:textId="77777777" w:rsidR="005F2CE8" w:rsidRDefault="005F2CE8" w:rsidP="005F2CE8">
      <w:pPr>
        <w:jc w:val="right"/>
        <w:rPr>
          <w:rFonts w:ascii="Arial" w:hAnsi="Arial" w:cs="Arial"/>
          <w:b/>
          <w:bCs/>
          <w:sz w:val="20"/>
          <w:szCs w:val="20"/>
        </w:rPr>
      </w:pPr>
    </w:p>
    <w:tbl>
      <w:tblPr>
        <w:tblW w:w="4820" w:type="dxa"/>
        <w:tblInd w:w="4786" w:type="dxa"/>
        <w:tblCellMar>
          <w:left w:w="10" w:type="dxa"/>
          <w:right w:w="10" w:type="dxa"/>
        </w:tblCellMar>
        <w:tblLook w:val="04A0" w:firstRow="1" w:lastRow="0" w:firstColumn="1" w:lastColumn="0" w:noHBand="0" w:noVBand="1"/>
      </w:tblPr>
      <w:tblGrid>
        <w:gridCol w:w="3544"/>
        <w:gridCol w:w="1276"/>
      </w:tblGrid>
      <w:tr w:rsidR="005F2CE8" w14:paraId="6D3DF355" w14:textId="77777777" w:rsidTr="00DE6AE6">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920CC" w14:textId="77777777" w:rsidR="005F2CE8" w:rsidRDefault="005F2CE8" w:rsidP="00DE6AE6">
            <w:pPr>
              <w:jc w:val="right"/>
              <w:rPr>
                <w:rFonts w:ascii="Arial" w:hAnsi="Arial" w:cs="Arial"/>
                <w:b/>
                <w:sz w:val="20"/>
                <w:szCs w:val="20"/>
              </w:rPr>
            </w:pPr>
            <w:r>
              <w:rPr>
                <w:rFonts w:ascii="Arial" w:hAnsi="Arial" w:cs="Arial"/>
                <w:b/>
                <w:sz w:val="20"/>
                <w:szCs w:val="20"/>
              </w:rPr>
              <w:t>Aftrekpunten voor vallen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BEB48" w14:textId="77777777" w:rsidR="005F2CE8" w:rsidRDefault="005F2CE8" w:rsidP="00DE6AE6">
            <w:pPr>
              <w:rPr>
                <w:rFonts w:ascii="Arial" w:hAnsi="Arial" w:cs="Arial"/>
                <w:b/>
                <w:sz w:val="20"/>
                <w:szCs w:val="20"/>
              </w:rPr>
            </w:pPr>
          </w:p>
        </w:tc>
      </w:tr>
    </w:tbl>
    <w:p w14:paraId="7CACFD56" w14:textId="77777777" w:rsidR="005F2CE8" w:rsidRDefault="005F2CE8" w:rsidP="005F2CE8">
      <w:pPr>
        <w:rPr>
          <w:rFonts w:ascii="Arial" w:hAnsi="Arial" w:cs="Arial"/>
          <w:b/>
          <w:bCs/>
          <w:sz w:val="20"/>
          <w:szCs w:val="20"/>
        </w:rPr>
      </w:pPr>
    </w:p>
    <w:tbl>
      <w:tblPr>
        <w:tblpPr w:leftFromText="141" w:rightFromText="141" w:vertAnchor="text" w:horzAnchor="margin" w:tblpXSpec="right" w:tblpY="-37"/>
        <w:tblW w:w="4820" w:type="dxa"/>
        <w:tblCellMar>
          <w:left w:w="10" w:type="dxa"/>
          <w:right w:w="10" w:type="dxa"/>
        </w:tblCellMar>
        <w:tblLook w:val="04A0" w:firstRow="1" w:lastRow="0" w:firstColumn="1" w:lastColumn="0" w:noHBand="0" w:noVBand="1"/>
      </w:tblPr>
      <w:tblGrid>
        <w:gridCol w:w="3544"/>
        <w:gridCol w:w="1276"/>
      </w:tblGrid>
      <w:tr w:rsidR="005F2CE8" w14:paraId="0F82CF87" w14:textId="77777777" w:rsidTr="00DE6AE6">
        <w:trPr>
          <w:trHeight w:val="271"/>
        </w:trPr>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FB705" w14:textId="77777777" w:rsidR="005F2CE8" w:rsidRDefault="005F2CE8" w:rsidP="00DE6AE6">
            <w:pPr>
              <w:rPr>
                <w:rFonts w:ascii="Arial" w:hAnsi="Arial" w:cs="Arial"/>
                <w:b/>
                <w:bCs/>
                <w:sz w:val="20"/>
                <w:szCs w:val="20"/>
              </w:rPr>
            </w:pPr>
            <w:r>
              <w:rPr>
                <w:rFonts w:ascii="Arial" w:hAnsi="Arial" w:cs="Arial"/>
                <w:b/>
                <w:bCs/>
                <w:sz w:val="20"/>
                <w:szCs w:val="20"/>
              </w:rPr>
              <w:t>Cijfer uitvoering (100%)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CE826" w14:textId="77777777" w:rsidR="005F2CE8" w:rsidRDefault="005F2CE8" w:rsidP="00DE6AE6">
            <w:pPr>
              <w:rPr>
                <w:rFonts w:ascii="Arial" w:hAnsi="Arial" w:cs="Arial"/>
                <w:b/>
                <w:bCs/>
                <w:sz w:val="20"/>
                <w:szCs w:val="20"/>
              </w:rPr>
            </w:pPr>
          </w:p>
        </w:tc>
      </w:tr>
    </w:tbl>
    <w:p w14:paraId="286019BA" w14:textId="77777777" w:rsidR="005F2CE8" w:rsidRDefault="005F2CE8" w:rsidP="005F2CE8">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09C7CA71" w14:textId="77777777" w:rsidR="005F2CE8" w:rsidRDefault="005F2CE8" w:rsidP="005F2CE8">
      <w:pPr>
        <w:ind w:left="4956" w:firstLine="708"/>
        <w:rPr>
          <w:rFonts w:ascii="Arial" w:hAnsi="Arial" w:cs="Arial"/>
          <w:b/>
          <w:sz w:val="20"/>
          <w:szCs w:val="20"/>
        </w:rPr>
      </w:pPr>
    </w:p>
    <w:tbl>
      <w:tblPr>
        <w:tblW w:w="4784" w:type="dxa"/>
        <w:tblInd w:w="4786" w:type="dxa"/>
        <w:tblCellMar>
          <w:left w:w="10" w:type="dxa"/>
          <w:right w:w="10" w:type="dxa"/>
        </w:tblCellMar>
        <w:tblLook w:val="04A0" w:firstRow="1" w:lastRow="0" w:firstColumn="1" w:lastColumn="0" w:noHBand="0" w:noVBand="1"/>
      </w:tblPr>
      <w:tblGrid>
        <w:gridCol w:w="3544"/>
        <w:gridCol w:w="1240"/>
      </w:tblGrid>
      <w:tr w:rsidR="005F2CE8" w14:paraId="7AD37ADC" w14:textId="77777777" w:rsidTr="00DE6AE6">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E0AAC" w14:textId="77777777" w:rsidR="005F2CE8" w:rsidRDefault="005F2CE8" w:rsidP="00DE6AE6">
            <w:pPr>
              <w:rPr>
                <w:rFonts w:ascii="Arial" w:hAnsi="Arial" w:cs="Arial"/>
                <w:b/>
                <w:sz w:val="20"/>
                <w:szCs w:val="20"/>
              </w:rPr>
            </w:pPr>
            <w:r>
              <w:rPr>
                <w:rFonts w:ascii="Arial" w:hAnsi="Arial" w:cs="Arial"/>
                <w:b/>
                <w:sz w:val="20"/>
                <w:szCs w:val="20"/>
              </w:rPr>
              <w:br/>
              <w:t>Techniek cijfer</w:t>
            </w:r>
          </w:p>
          <w:p w14:paraId="3FDC361C" w14:textId="77777777" w:rsidR="005F2CE8" w:rsidRDefault="005F2CE8" w:rsidP="00DE6AE6">
            <w:pPr>
              <w:rPr>
                <w:rFonts w:ascii="Arial" w:hAnsi="Arial" w:cs="Arial"/>
                <w:sz w:val="20"/>
                <w:szCs w:val="20"/>
              </w:rPr>
            </w:pPr>
          </w:p>
        </w:tc>
        <w:tc>
          <w:tcPr>
            <w:tcW w:w="1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4B0E7" w14:textId="77777777" w:rsidR="005F2CE8" w:rsidRDefault="005F2CE8" w:rsidP="00DE6AE6">
            <w:pPr>
              <w:rPr>
                <w:rFonts w:ascii="Arial" w:hAnsi="Arial" w:cs="Arial"/>
                <w:sz w:val="20"/>
                <w:szCs w:val="20"/>
              </w:rPr>
            </w:pPr>
          </w:p>
        </w:tc>
      </w:tr>
    </w:tbl>
    <w:p w14:paraId="1E1D4E53" w14:textId="77777777" w:rsidR="005F2CE8" w:rsidRDefault="005F2CE8" w:rsidP="005F2CE8">
      <w:pPr>
        <w:rPr>
          <w:rFonts w:ascii="Arial" w:hAnsi="Arial" w:cs="Arial"/>
          <w:b/>
          <w:bCs/>
          <w:sz w:val="20"/>
          <w:szCs w:val="20"/>
        </w:rPr>
      </w:pPr>
    </w:p>
    <w:p w14:paraId="65527821" w14:textId="77777777" w:rsidR="005F2CE8" w:rsidRDefault="005F2CE8" w:rsidP="005F2CE8">
      <w:pPr>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07392" behindDoc="0" locked="0" layoutInCell="1" allowOverlap="1" wp14:anchorId="29EF806A" wp14:editId="641E1FA6">
                <wp:simplePos x="0" y="0"/>
                <wp:positionH relativeFrom="column">
                  <wp:posOffset>-549270</wp:posOffset>
                </wp:positionH>
                <wp:positionV relativeFrom="paragraph">
                  <wp:posOffset>38733</wp:posOffset>
                </wp:positionV>
                <wp:extent cx="7086599" cy="0"/>
                <wp:effectExtent l="0" t="0" r="1" b="19050"/>
                <wp:wrapNone/>
                <wp:docPr id="46" name="Line 23"/>
                <wp:cNvGraphicFramePr/>
                <a:graphic xmlns:a="http://schemas.openxmlformats.org/drawingml/2006/main">
                  <a:graphicData uri="http://schemas.microsoft.com/office/word/2010/wordprocessingShape">
                    <wps:wsp>
                      <wps:cNvCnPr/>
                      <wps:spPr>
                        <a:xfrm>
                          <a:off x="0" y="0"/>
                          <a:ext cx="708659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6862147C" id="Line 23" o:spid="_x0000_s1026" type="#_x0000_t32" style="position:absolute;margin-left:-43.25pt;margin-top:3.05pt;width:558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" strokeweight=".26467mm"/>
            </w:pict>
          </mc:Fallback>
        </mc:AlternateContent>
      </w:r>
    </w:p>
    <w:p w14:paraId="27D769C0" w14:textId="77777777" w:rsidR="00A74337" w:rsidRDefault="00A74337" w:rsidP="00A74337">
      <w:pPr>
        <w:rPr>
          <w:rFonts w:ascii="Arial" w:hAnsi="Arial" w:cs="Arial"/>
          <w:b/>
          <w:bCs/>
          <w:sz w:val="20"/>
          <w:szCs w:val="20"/>
        </w:rPr>
      </w:pPr>
    </w:p>
    <w:p w14:paraId="0C561BF2" w14:textId="2190A21B" w:rsidR="00A74337" w:rsidRDefault="00A74337" w:rsidP="00F77882">
      <w:pPr>
        <w:tabs>
          <w:tab w:val="left" w:pos="4820"/>
        </w:tabs>
        <w:rPr>
          <w:rFonts w:ascii="Arial" w:hAnsi="Arial" w:cs="Arial"/>
          <w:b/>
          <w:bCs/>
          <w:sz w:val="20"/>
          <w:szCs w:val="20"/>
        </w:rPr>
        <w:sectPr w:rsidR="00A74337" w:rsidSect="00C24CEE">
          <w:headerReference w:type="default" r:id="rId19"/>
          <w:footerReference w:type="default" r:id="rId20"/>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0352" behindDoc="0" locked="0" layoutInCell="1" allowOverlap="1" wp14:anchorId="0F5F5C41" wp14:editId="5862E807">
                <wp:simplePos x="0" y="0"/>
                <wp:positionH relativeFrom="column">
                  <wp:posOffset>4343400</wp:posOffset>
                </wp:positionH>
                <wp:positionV relativeFrom="paragraph">
                  <wp:posOffset>88897</wp:posOffset>
                </wp:positionV>
                <wp:extent cx="1485900" cy="0"/>
                <wp:effectExtent l="0" t="0" r="19050" b="19050"/>
                <wp:wrapNone/>
                <wp:docPr id="48" name="Line 24"/>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142B9843" id="Line 24" o:spid="_x0000_s1026" type="#_x0000_t32" style="position:absolute;margin-left:342pt;margin-top:7pt;width:117pt;height:0;z-index:25162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r w:rsidR="003A376A">
        <w:rPr>
          <w:rFonts w:ascii="Arial" w:hAnsi="Arial" w:cs="Arial"/>
          <w:b/>
          <w:bCs/>
          <w:sz w:val="20"/>
          <w:szCs w:val="20"/>
        </w:rPr>
        <w:t>:</w:t>
      </w:r>
    </w:p>
    <w:p w14:paraId="5E7ACEEE" w14:textId="48F896C4"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7155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61" name="Rechte verbindingslijn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06E174" id="Rechte verbindingslijn 61"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817A86">
        <w:rPr>
          <w:rFonts w:ascii="Arial" w:hAnsi="Arial" w:cs="Arial"/>
          <w:b/>
          <w:sz w:val="28"/>
          <w:szCs w:val="28"/>
        </w:rPr>
        <w:t xml:space="preserve">B </w:t>
      </w:r>
      <w:r w:rsidR="00AE10FA">
        <w:rPr>
          <w:rFonts w:ascii="Arial" w:hAnsi="Arial" w:cs="Arial"/>
          <w:b/>
          <w:sz w:val="28"/>
          <w:szCs w:val="28"/>
        </w:rPr>
        <w:t xml:space="preserve">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28616D42"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3833399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CA94CED"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5F8F2AB" w14:textId="32B6C671"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A826A67"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838DAEA"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260395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03650EC"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ECB1E23" w14:textId="447F674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1500B98" w14:textId="62BDFBD6"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6D988C1" w14:textId="240EB4F7"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207015C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084A7A9"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C20A4D4" w14:textId="576A8DE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B606031" w14:textId="3CB49356"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56EA88" w14:textId="498CB9B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678D30A2"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6FF8FB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53929F6" w14:textId="3BF30B3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D0B8AF9" w14:textId="0912A1B7"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4EDF4CAC" w14:textId="75E77CCA"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6882FC7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8FA200"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746AA19" w14:textId="0D67A93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CF86197" w14:textId="36D15922"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FC4B5E5" w14:textId="40698952"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1C177CA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41B4469"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51C1CF4" w14:textId="4D78DD2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8F87F2"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175F1773" w14:textId="0F638EC2"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61343A9" w14:textId="30F5EF0D"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798BE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167088"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E7E507" w14:textId="464379D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4A0C4B" w14:textId="20851E8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DC66F6A" w14:textId="561F1F35"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0AD0B01" w14:textId="48C6B08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bl>
    <w:p w14:paraId="067D5119" w14:textId="77777777" w:rsidR="00A74337" w:rsidRDefault="00A74337" w:rsidP="00A74337">
      <w:pPr>
        <w:rPr>
          <w:rFonts w:ascii="Arial" w:hAnsi="Arial" w:cs="Arial"/>
          <w:b/>
          <w:bCs/>
          <w:sz w:val="20"/>
          <w:szCs w:val="20"/>
        </w:rPr>
      </w:pPr>
      <w:r>
        <w:rPr>
          <w:rFonts w:ascii="Arial" w:hAnsi="Arial" w:cs="Arial"/>
          <w:b/>
          <w:bCs/>
          <w:sz w:val="20"/>
          <w:szCs w:val="20"/>
        </w:rPr>
        <w:tab/>
      </w:r>
    </w:p>
    <w:p w14:paraId="109CE4A8" w14:textId="77777777" w:rsidR="00A74337" w:rsidRDefault="00A74337" w:rsidP="00A74337">
      <w:pPr>
        <w:rPr>
          <w:rFonts w:ascii="Arial" w:hAnsi="Arial" w:cs="Arial"/>
          <w:b/>
          <w:bCs/>
          <w:sz w:val="20"/>
          <w:szCs w:val="20"/>
        </w:rPr>
      </w:pPr>
    </w:p>
    <w:p w14:paraId="6DFCB9D3" w14:textId="77777777" w:rsidR="001F3B74" w:rsidRDefault="001F3B74" w:rsidP="001F3B74">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351" w:type="dxa"/>
        <w:tblLayout w:type="fixed"/>
        <w:tblCellMar>
          <w:left w:w="10" w:type="dxa"/>
          <w:right w:w="10" w:type="dxa"/>
        </w:tblCellMar>
        <w:tblLook w:val="0000" w:firstRow="0" w:lastRow="0" w:firstColumn="0" w:lastColumn="0" w:noHBand="0" w:noVBand="0"/>
      </w:tblPr>
      <w:tblGrid>
        <w:gridCol w:w="2055"/>
        <w:gridCol w:w="850"/>
        <w:gridCol w:w="918"/>
        <w:gridCol w:w="925"/>
        <w:gridCol w:w="992"/>
        <w:gridCol w:w="993"/>
        <w:gridCol w:w="1134"/>
        <w:gridCol w:w="1484"/>
      </w:tblGrid>
      <w:tr w:rsidR="0005312B" w14:paraId="3FCB0AD4" w14:textId="77777777" w:rsidTr="0005312B">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71C7B8" w14:textId="77777777" w:rsidR="0005312B" w:rsidRDefault="0005312B" w:rsidP="00DE6AE6">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79F42" w14:textId="77777777" w:rsidR="0005312B" w:rsidRDefault="0005312B" w:rsidP="00DE6AE6">
            <w:pPr>
              <w:jc w:val="center"/>
              <w:rPr>
                <w:rFonts w:ascii="Arial" w:hAnsi="Arial" w:cs="Arial"/>
                <w:b/>
                <w:bCs/>
                <w:sz w:val="20"/>
                <w:szCs w:val="20"/>
              </w:rPr>
            </w:pPr>
            <w:r>
              <w:rPr>
                <w:rFonts w:ascii="Arial" w:hAnsi="Arial" w:cs="Arial"/>
                <w:b/>
                <w:bCs/>
                <w:sz w:val="20"/>
                <w:szCs w:val="20"/>
              </w:rPr>
              <w:t>1</w:t>
            </w:r>
          </w:p>
        </w:tc>
        <w:tc>
          <w:tcPr>
            <w:tcW w:w="918" w:type="dxa"/>
            <w:tcBorders>
              <w:top w:val="single" w:sz="4" w:space="0" w:color="000000"/>
              <w:left w:val="single" w:sz="4" w:space="0" w:color="000000"/>
              <w:bottom w:val="single" w:sz="4" w:space="0" w:color="000000"/>
              <w:right w:val="single" w:sz="4" w:space="0" w:color="000000"/>
            </w:tcBorders>
          </w:tcPr>
          <w:p w14:paraId="32757068" w14:textId="77777777" w:rsidR="0005312B" w:rsidRDefault="0005312B" w:rsidP="00DE6AE6">
            <w:pPr>
              <w:jc w:val="center"/>
              <w:rPr>
                <w:rFonts w:ascii="Arial" w:hAnsi="Arial" w:cs="Arial"/>
                <w:b/>
                <w:bCs/>
                <w:sz w:val="20"/>
                <w:szCs w:val="20"/>
              </w:rPr>
            </w:pPr>
            <w:r>
              <w:rPr>
                <w:rFonts w:ascii="Arial" w:hAnsi="Arial" w:cs="Arial"/>
                <w:b/>
                <w:bCs/>
                <w:sz w:val="20"/>
                <w:szCs w:val="20"/>
              </w:rPr>
              <w:t>2</w:t>
            </w:r>
          </w:p>
        </w:tc>
        <w:tc>
          <w:tcPr>
            <w:tcW w:w="925" w:type="dxa"/>
            <w:tcBorders>
              <w:top w:val="single" w:sz="4" w:space="0" w:color="000000"/>
              <w:left w:val="single" w:sz="4" w:space="0" w:color="000000"/>
              <w:bottom w:val="single" w:sz="4" w:space="0" w:color="000000"/>
              <w:right w:val="single" w:sz="4" w:space="0" w:color="000000"/>
            </w:tcBorders>
          </w:tcPr>
          <w:p w14:paraId="5E661FEB" w14:textId="77777777" w:rsidR="0005312B" w:rsidRDefault="0005312B" w:rsidP="00DE6AE6">
            <w:pPr>
              <w:jc w:val="center"/>
              <w:rPr>
                <w:rFonts w:ascii="Arial" w:hAnsi="Arial" w:cs="Arial"/>
                <w:b/>
                <w:bCs/>
                <w:sz w:val="20"/>
                <w:szCs w:val="20"/>
              </w:rPr>
            </w:pPr>
            <w:r>
              <w:rPr>
                <w:rFonts w:ascii="Arial" w:hAnsi="Arial" w:cs="Arial"/>
                <w:b/>
                <w:bCs/>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14:paraId="0EE367EB" w14:textId="77777777" w:rsidR="0005312B" w:rsidRDefault="0005312B" w:rsidP="00DE6AE6">
            <w:pPr>
              <w:jc w:val="center"/>
              <w:rPr>
                <w:rFonts w:ascii="Arial" w:hAnsi="Arial" w:cs="Arial"/>
                <w:b/>
                <w:bCs/>
                <w:sz w:val="20"/>
                <w:szCs w:val="20"/>
              </w:rPr>
            </w:pPr>
            <w:r>
              <w:rPr>
                <w:rFonts w:ascii="Arial" w:hAnsi="Arial" w:cs="Arial"/>
                <w:b/>
                <w:bCs/>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14:paraId="45166B47" w14:textId="77777777" w:rsidR="0005312B" w:rsidRDefault="0005312B" w:rsidP="00DE6AE6">
            <w:pPr>
              <w:jc w:val="center"/>
              <w:rPr>
                <w:rFonts w:ascii="Arial" w:hAnsi="Arial" w:cs="Arial"/>
                <w:b/>
                <w:bCs/>
                <w:sz w:val="20"/>
                <w:szCs w:val="20"/>
              </w:rPr>
            </w:pPr>
            <w:r>
              <w:rPr>
                <w:rFonts w:ascii="Arial" w:hAnsi="Arial" w:cs="Arial"/>
                <w:b/>
                <w:bCs/>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14:paraId="4D0EAEF5" w14:textId="63DD185F" w:rsidR="0005312B" w:rsidRDefault="0005312B" w:rsidP="00DE6AE6">
            <w:pPr>
              <w:jc w:val="center"/>
              <w:rPr>
                <w:rFonts w:ascii="Arial" w:hAnsi="Arial" w:cs="Arial"/>
                <w:b/>
                <w:bCs/>
                <w:sz w:val="20"/>
                <w:szCs w:val="20"/>
              </w:rPr>
            </w:pPr>
            <w:r>
              <w:rPr>
                <w:rFonts w:ascii="Arial" w:hAnsi="Arial" w:cs="Arial"/>
                <w:b/>
                <w:bCs/>
                <w:sz w:val="20"/>
                <w:szCs w:val="20"/>
              </w:rPr>
              <w:t>6</w:t>
            </w:r>
          </w:p>
        </w:tc>
        <w:tc>
          <w:tcPr>
            <w:tcW w:w="1484" w:type="dxa"/>
            <w:tcBorders>
              <w:top w:val="single" w:sz="4" w:space="0" w:color="000000"/>
              <w:left w:val="single" w:sz="4" w:space="0" w:color="000000"/>
              <w:bottom w:val="single" w:sz="4" w:space="0" w:color="000000"/>
              <w:right w:val="single" w:sz="4" w:space="0" w:color="000000"/>
            </w:tcBorders>
          </w:tcPr>
          <w:p w14:paraId="0E5075FC" w14:textId="77777777" w:rsidR="0005312B" w:rsidRDefault="0005312B" w:rsidP="00DE6AE6">
            <w:pPr>
              <w:jc w:val="center"/>
              <w:rPr>
                <w:rFonts w:ascii="Arial" w:hAnsi="Arial" w:cs="Arial"/>
                <w:b/>
                <w:bCs/>
                <w:sz w:val="20"/>
                <w:szCs w:val="20"/>
              </w:rPr>
            </w:pPr>
            <w:r>
              <w:rPr>
                <w:rFonts w:ascii="Arial" w:hAnsi="Arial" w:cs="Arial"/>
                <w:b/>
                <w:bCs/>
                <w:sz w:val="20"/>
                <w:szCs w:val="20"/>
              </w:rPr>
              <w:t>totaal</w:t>
            </w:r>
          </w:p>
        </w:tc>
      </w:tr>
      <w:tr w:rsidR="0005312B" w14:paraId="060CCB24" w14:textId="77777777" w:rsidTr="0005312B">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07A27" w14:textId="77777777" w:rsidR="0005312B" w:rsidRDefault="0005312B" w:rsidP="005F2CE8">
            <w:pPr>
              <w:rPr>
                <w:rFonts w:ascii="Arial" w:hAnsi="Arial" w:cs="Arial"/>
                <w:b/>
                <w:bCs/>
                <w:sz w:val="20"/>
                <w:szCs w:val="20"/>
              </w:rPr>
            </w:pPr>
            <w:proofErr w:type="spellStart"/>
            <w:r>
              <w:rPr>
                <w:rFonts w:ascii="Arial" w:hAnsi="Arial" w:cs="Arial"/>
                <w:b/>
                <w:bCs/>
                <w:sz w:val="20"/>
                <w:szCs w:val="20"/>
              </w:rPr>
              <w:t>Basiszit</w:t>
            </w:r>
            <w:proofErr w:type="spellEnd"/>
          </w:p>
          <w:p w14:paraId="6B6B4F63" w14:textId="7C22F150" w:rsidR="0005312B" w:rsidRDefault="0005312B"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18A25" w14:textId="77777777" w:rsidR="0005312B" w:rsidRDefault="0005312B"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17AD669D" w14:textId="77777777" w:rsidR="0005312B" w:rsidRDefault="0005312B"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72465F36" w14:textId="77777777" w:rsidR="0005312B" w:rsidRDefault="0005312B"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0BF9414" w14:textId="77777777" w:rsidR="0005312B" w:rsidRDefault="0005312B"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20A087AD" w14:textId="77777777" w:rsidR="0005312B" w:rsidRDefault="0005312B"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31273BE" w14:textId="77777777" w:rsidR="0005312B" w:rsidRDefault="0005312B"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13678959" w14:textId="77777777" w:rsidR="0005312B" w:rsidRDefault="0005312B" w:rsidP="005F2CE8">
            <w:pPr>
              <w:rPr>
                <w:rFonts w:ascii="Arial" w:hAnsi="Arial" w:cs="Arial"/>
                <w:b/>
                <w:bCs/>
                <w:sz w:val="20"/>
                <w:szCs w:val="20"/>
              </w:rPr>
            </w:pPr>
          </w:p>
        </w:tc>
      </w:tr>
      <w:tr w:rsidR="0005312B" w14:paraId="027EDA33" w14:textId="77777777" w:rsidTr="0005312B">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E61C6" w14:textId="77777777" w:rsidR="0005312B" w:rsidRDefault="0005312B" w:rsidP="005F2CE8">
            <w:pPr>
              <w:rPr>
                <w:rFonts w:ascii="Arial" w:hAnsi="Arial" w:cs="Arial"/>
                <w:b/>
                <w:bCs/>
                <w:sz w:val="20"/>
                <w:szCs w:val="20"/>
              </w:rPr>
            </w:pPr>
            <w:r>
              <w:rPr>
                <w:rFonts w:ascii="Arial" w:hAnsi="Arial" w:cs="Arial"/>
                <w:b/>
                <w:bCs/>
                <w:sz w:val="20"/>
                <w:szCs w:val="20"/>
              </w:rPr>
              <w:t>B-molen</w:t>
            </w:r>
          </w:p>
          <w:p w14:paraId="33D9D336" w14:textId="38AB202E" w:rsidR="0005312B" w:rsidRDefault="0005312B"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87BC2" w14:textId="77777777" w:rsidR="0005312B" w:rsidRDefault="0005312B"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7D00A3B4" w14:textId="77777777" w:rsidR="0005312B" w:rsidRDefault="0005312B"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1C95359E" w14:textId="77777777" w:rsidR="0005312B" w:rsidRDefault="0005312B"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336A061" w14:textId="77777777" w:rsidR="0005312B" w:rsidRDefault="0005312B"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01B362A3" w14:textId="77777777" w:rsidR="0005312B" w:rsidRDefault="0005312B"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42E7F6E" w14:textId="77777777" w:rsidR="0005312B" w:rsidRDefault="0005312B"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5E5F20EC" w14:textId="77777777" w:rsidR="0005312B" w:rsidRDefault="0005312B" w:rsidP="005F2CE8">
            <w:pPr>
              <w:rPr>
                <w:rFonts w:ascii="Arial" w:hAnsi="Arial" w:cs="Arial"/>
                <w:b/>
                <w:bCs/>
                <w:sz w:val="20"/>
                <w:szCs w:val="20"/>
              </w:rPr>
            </w:pPr>
          </w:p>
        </w:tc>
      </w:tr>
      <w:tr w:rsidR="0005312B" w14:paraId="54F28F94" w14:textId="77777777" w:rsidTr="0005312B">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61ABE1" w14:textId="2993D9FF" w:rsidR="0005312B" w:rsidRDefault="0005312B" w:rsidP="005F2CE8">
            <w:pPr>
              <w:rPr>
                <w:rFonts w:ascii="Arial" w:hAnsi="Arial" w:cs="Arial"/>
                <w:b/>
                <w:bCs/>
                <w:sz w:val="20"/>
                <w:szCs w:val="20"/>
              </w:rPr>
            </w:pPr>
            <w:r>
              <w:rPr>
                <w:rFonts w:ascii="Arial" w:hAnsi="Arial" w:cs="Arial"/>
                <w:b/>
                <w:bCs/>
                <w:sz w:val="20"/>
                <w:szCs w:val="20"/>
              </w:rPr>
              <w:t>Bank</w:t>
            </w:r>
          </w:p>
          <w:p w14:paraId="57858F8C" w14:textId="14F9B356" w:rsidR="0005312B" w:rsidRDefault="0005312B"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0D078" w14:textId="77777777" w:rsidR="0005312B" w:rsidRDefault="0005312B"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00AA5793" w14:textId="77777777" w:rsidR="0005312B" w:rsidRDefault="0005312B"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21EE5CEC" w14:textId="77777777" w:rsidR="0005312B" w:rsidRDefault="0005312B"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06F9E41" w14:textId="77777777" w:rsidR="0005312B" w:rsidRDefault="0005312B"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651704C2" w14:textId="77777777" w:rsidR="0005312B" w:rsidRDefault="0005312B"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5D97016" w14:textId="77777777" w:rsidR="0005312B" w:rsidRDefault="0005312B"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0B5EF53B" w14:textId="77777777" w:rsidR="0005312B" w:rsidRDefault="0005312B" w:rsidP="005F2CE8">
            <w:pPr>
              <w:rPr>
                <w:rFonts w:ascii="Arial" w:hAnsi="Arial" w:cs="Arial"/>
                <w:b/>
                <w:bCs/>
                <w:sz w:val="20"/>
                <w:szCs w:val="20"/>
              </w:rPr>
            </w:pPr>
          </w:p>
        </w:tc>
      </w:tr>
      <w:tr w:rsidR="0005312B" w14:paraId="51A080EB" w14:textId="77777777" w:rsidTr="0005312B">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14FA" w14:textId="114DA169" w:rsidR="0005312B" w:rsidRDefault="0005312B" w:rsidP="005F2CE8">
            <w:pPr>
              <w:rPr>
                <w:rFonts w:ascii="Arial" w:hAnsi="Arial" w:cs="Arial"/>
                <w:b/>
                <w:bCs/>
                <w:sz w:val="20"/>
                <w:szCs w:val="20"/>
              </w:rPr>
            </w:pPr>
            <w:r>
              <w:rPr>
                <w:rFonts w:ascii="Arial" w:hAnsi="Arial" w:cs="Arial"/>
                <w:b/>
                <w:bCs/>
                <w:sz w:val="20"/>
                <w:szCs w:val="20"/>
              </w:rPr>
              <w:t>Vanuit bank knielen met de armen naar voren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E0B076" w14:textId="77777777" w:rsidR="0005312B" w:rsidRDefault="0005312B"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5ADE593C" w14:textId="77777777" w:rsidR="0005312B" w:rsidRDefault="0005312B"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1F123FBF" w14:textId="77777777" w:rsidR="0005312B" w:rsidRDefault="0005312B"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A2439E9" w14:textId="77777777" w:rsidR="0005312B" w:rsidRDefault="0005312B"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7ACE69F8" w14:textId="77777777" w:rsidR="0005312B" w:rsidRDefault="0005312B"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2A38CED" w14:textId="77777777" w:rsidR="0005312B" w:rsidRDefault="0005312B"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1636DBF2" w14:textId="77777777" w:rsidR="0005312B" w:rsidRDefault="0005312B" w:rsidP="005F2CE8">
            <w:pPr>
              <w:rPr>
                <w:rFonts w:ascii="Arial" w:hAnsi="Arial" w:cs="Arial"/>
                <w:b/>
                <w:bCs/>
                <w:sz w:val="20"/>
                <w:szCs w:val="20"/>
              </w:rPr>
            </w:pPr>
          </w:p>
        </w:tc>
      </w:tr>
      <w:tr w:rsidR="0005312B" w14:paraId="74ECE4AB" w14:textId="77777777" w:rsidTr="0005312B">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7EA572" w14:textId="0DF8E576" w:rsidR="0005312B" w:rsidRDefault="0005312B" w:rsidP="005F2CE8">
            <w:pPr>
              <w:rPr>
                <w:rFonts w:ascii="Arial" w:hAnsi="Arial" w:cs="Arial"/>
                <w:b/>
                <w:bCs/>
                <w:sz w:val="20"/>
                <w:szCs w:val="20"/>
              </w:rPr>
            </w:pPr>
            <w:r>
              <w:rPr>
                <w:rFonts w:ascii="Arial" w:hAnsi="Arial" w:cs="Arial"/>
                <w:b/>
                <w:bCs/>
                <w:sz w:val="20"/>
                <w:szCs w:val="20"/>
              </w:rPr>
              <w:t>Vanuit voorwaartse zit afsprong naar binnen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DB35F" w14:textId="77777777" w:rsidR="0005312B" w:rsidRDefault="0005312B" w:rsidP="005F2CE8">
            <w:pPr>
              <w:rPr>
                <w:rFonts w:ascii="Arial" w:hAnsi="Arial" w:cs="Arial"/>
                <w:b/>
                <w:bCs/>
                <w:sz w:val="20"/>
                <w:szCs w:val="20"/>
              </w:rPr>
            </w:pPr>
          </w:p>
        </w:tc>
        <w:tc>
          <w:tcPr>
            <w:tcW w:w="918" w:type="dxa"/>
            <w:tcBorders>
              <w:top w:val="single" w:sz="4" w:space="0" w:color="000000"/>
              <w:left w:val="single" w:sz="4" w:space="0" w:color="000000"/>
              <w:bottom w:val="single" w:sz="4" w:space="0" w:color="000000"/>
              <w:right w:val="single" w:sz="4" w:space="0" w:color="000000"/>
            </w:tcBorders>
          </w:tcPr>
          <w:p w14:paraId="5AF71CC0" w14:textId="77777777" w:rsidR="0005312B" w:rsidRDefault="0005312B" w:rsidP="005F2CE8">
            <w:pPr>
              <w:rPr>
                <w:rFonts w:ascii="Arial" w:hAnsi="Arial" w:cs="Arial"/>
                <w:b/>
                <w:bCs/>
                <w:sz w:val="20"/>
                <w:szCs w:val="20"/>
              </w:rPr>
            </w:pPr>
          </w:p>
        </w:tc>
        <w:tc>
          <w:tcPr>
            <w:tcW w:w="925" w:type="dxa"/>
            <w:tcBorders>
              <w:top w:val="single" w:sz="4" w:space="0" w:color="000000"/>
              <w:left w:val="single" w:sz="4" w:space="0" w:color="000000"/>
              <w:bottom w:val="single" w:sz="4" w:space="0" w:color="000000"/>
              <w:right w:val="single" w:sz="4" w:space="0" w:color="000000"/>
            </w:tcBorders>
          </w:tcPr>
          <w:p w14:paraId="5516D867" w14:textId="77777777" w:rsidR="0005312B" w:rsidRDefault="0005312B"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878BB69" w14:textId="77777777" w:rsidR="0005312B" w:rsidRDefault="0005312B"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7ABA9CBC" w14:textId="77777777" w:rsidR="0005312B" w:rsidRDefault="0005312B"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125FB7B" w14:textId="77777777" w:rsidR="0005312B" w:rsidRDefault="0005312B" w:rsidP="005F2CE8">
            <w:pPr>
              <w:rPr>
                <w:rFonts w:ascii="Arial" w:hAnsi="Arial" w:cs="Arial"/>
                <w:b/>
                <w:bCs/>
                <w:sz w:val="20"/>
                <w:szCs w:val="20"/>
              </w:rPr>
            </w:pPr>
          </w:p>
        </w:tc>
        <w:tc>
          <w:tcPr>
            <w:tcW w:w="1484" w:type="dxa"/>
            <w:tcBorders>
              <w:top w:val="single" w:sz="4" w:space="0" w:color="000000"/>
              <w:left w:val="single" w:sz="4" w:space="0" w:color="000000"/>
              <w:bottom w:val="single" w:sz="4" w:space="0" w:color="000000"/>
              <w:right w:val="single" w:sz="4" w:space="0" w:color="000000"/>
            </w:tcBorders>
          </w:tcPr>
          <w:p w14:paraId="17AA2227" w14:textId="77777777" w:rsidR="0005312B" w:rsidRDefault="0005312B" w:rsidP="005F2CE8">
            <w:pPr>
              <w:rPr>
                <w:rFonts w:ascii="Arial" w:hAnsi="Arial" w:cs="Arial"/>
                <w:b/>
                <w:bCs/>
                <w:sz w:val="20"/>
                <w:szCs w:val="20"/>
              </w:rPr>
            </w:pPr>
          </w:p>
        </w:tc>
      </w:tr>
    </w:tbl>
    <w:p w14:paraId="55B55903" w14:textId="77777777" w:rsidR="005F2CE8" w:rsidRDefault="005F2CE8" w:rsidP="001F3B74">
      <w:pPr>
        <w:rPr>
          <w:rFonts w:ascii="Arial" w:hAnsi="Arial" w:cs="Arial"/>
          <w:b/>
          <w:bCs/>
          <w:sz w:val="20"/>
          <w:szCs w:val="20"/>
        </w:rPr>
      </w:pPr>
    </w:p>
    <w:tbl>
      <w:tblPr>
        <w:tblStyle w:val="Tabelraster"/>
        <w:tblW w:w="0" w:type="auto"/>
        <w:tblLook w:val="04A0" w:firstRow="1" w:lastRow="0" w:firstColumn="1" w:lastColumn="0" w:noHBand="0" w:noVBand="1"/>
      </w:tblPr>
      <w:tblGrid>
        <w:gridCol w:w="9344"/>
      </w:tblGrid>
      <w:tr w:rsidR="001F3B74" w14:paraId="7F6781FB" w14:textId="77777777" w:rsidTr="003060E7">
        <w:trPr>
          <w:trHeight w:val="2162"/>
        </w:trPr>
        <w:tc>
          <w:tcPr>
            <w:tcW w:w="9494" w:type="dxa"/>
          </w:tcPr>
          <w:p w14:paraId="2924AF58" w14:textId="77777777" w:rsidR="001F3B74" w:rsidRDefault="001F3B74" w:rsidP="003060E7">
            <w:pPr>
              <w:rPr>
                <w:rFonts w:ascii="Arial" w:hAnsi="Arial" w:cs="Arial"/>
                <w:b/>
                <w:bCs/>
                <w:sz w:val="20"/>
                <w:szCs w:val="20"/>
              </w:rPr>
            </w:pPr>
            <w:r>
              <w:rPr>
                <w:rFonts w:ascii="Arial" w:hAnsi="Arial" w:cs="Arial"/>
                <w:b/>
                <w:bCs/>
                <w:sz w:val="20"/>
                <w:szCs w:val="20"/>
              </w:rPr>
              <w:t>Opmerkingen</w:t>
            </w:r>
          </w:p>
        </w:tc>
      </w:tr>
    </w:tbl>
    <w:p w14:paraId="40F2712C" w14:textId="77777777" w:rsidR="00C5459B" w:rsidRDefault="00A74337" w:rsidP="00C5459B">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3C013F" w14:paraId="1B99DB0E" w14:textId="77777777" w:rsidTr="003C013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698C" w14:textId="77777777" w:rsidR="003C013F" w:rsidRDefault="003C013F" w:rsidP="003C013F">
            <w:pPr>
              <w:rPr>
                <w:rFonts w:ascii="Arial" w:hAnsi="Arial" w:cs="Arial"/>
                <w:b/>
                <w:bCs/>
                <w:sz w:val="20"/>
                <w:szCs w:val="20"/>
              </w:rPr>
            </w:pPr>
          </w:p>
        </w:tc>
      </w:tr>
    </w:tbl>
    <w:p w14:paraId="78756E97" w14:textId="77777777" w:rsidR="00C5459B" w:rsidRDefault="00C5459B" w:rsidP="00C5459B">
      <w:pPr>
        <w:jc w:val="right"/>
        <w:rPr>
          <w:rFonts w:ascii="Arial" w:hAnsi="Arial" w:cs="Arial"/>
          <w:b/>
          <w:bCs/>
          <w:sz w:val="20"/>
          <w:szCs w:val="20"/>
        </w:rPr>
      </w:pPr>
    </w:p>
    <w:p w14:paraId="4C209423" w14:textId="77777777" w:rsidR="00C5459B" w:rsidRDefault="00C5459B" w:rsidP="00C5459B">
      <w:pPr>
        <w:jc w:val="right"/>
        <w:rPr>
          <w:rFonts w:ascii="Arial" w:hAnsi="Arial" w:cs="Arial"/>
          <w:b/>
          <w:bCs/>
          <w:sz w:val="20"/>
          <w:szCs w:val="20"/>
        </w:rPr>
      </w:pPr>
      <w:r>
        <w:rPr>
          <w:rFonts w:ascii="Arial" w:hAnsi="Arial" w:cs="Arial"/>
          <w:b/>
          <w:bCs/>
          <w:sz w:val="20"/>
          <w:szCs w:val="20"/>
        </w:rPr>
        <w:t xml:space="preserve">                                                                       Totaal van de verplichte oefeningen</w:t>
      </w:r>
    </w:p>
    <w:p w14:paraId="18DFD12B" w14:textId="65076263" w:rsidR="0014779E" w:rsidRDefault="0014779E" w:rsidP="0014779E">
      <w:pPr>
        <w:jc w:val="right"/>
        <w:rPr>
          <w:rFonts w:ascii="Arial" w:hAnsi="Arial" w:cs="Arial"/>
          <w:b/>
          <w:bCs/>
          <w:sz w:val="20"/>
          <w:szCs w:val="20"/>
        </w:rPr>
      </w:pPr>
      <w:r>
        <w:rPr>
          <w:rFonts w:ascii="Arial" w:hAnsi="Arial" w:cs="Arial"/>
          <w:b/>
          <w:bCs/>
          <w:sz w:val="20"/>
          <w:szCs w:val="20"/>
        </w:rPr>
        <w:t xml:space="preserve">/ </w:t>
      </w:r>
      <w:r w:rsidR="00467F63">
        <w:rPr>
          <w:rFonts w:ascii="Arial" w:hAnsi="Arial" w:cs="Arial"/>
          <w:b/>
          <w:bCs/>
          <w:sz w:val="20"/>
          <w:szCs w:val="20"/>
        </w:rPr>
        <w:t>aantal</w:t>
      </w:r>
      <w:r>
        <w:rPr>
          <w:rFonts w:ascii="Arial" w:hAnsi="Arial" w:cs="Arial"/>
          <w:b/>
          <w:bCs/>
          <w:sz w:val="20"/>
          <w:szCs w:val="20"/>
        </w:rPr>
        <w:t xml:space="preserve"> voltigeurs</w:t>
      </w:r>
    </w:p>
    <w:p w14:paraId="5D6818EA" w14:textId="77777777" w:rsidR="00C5459B" w:rsidRDefault="00C5459B" w:rsidP="00C5459B">
      <w:pPr>
        <w:ind w:firstLine="708"/>
        <w:jc w:val="right"/>
        <w:rPr>
          <w:rFonts w:ascii="Arial" w:hAnsi="Arial" w:cs="Arial"/>
          <w:b/>
          <w:bCs/>
          <w:sz w:val="20"/>
          <w:szCs w:val="20"/>
        </w:rPr>
      </w:pPr>
    </w:p>
    <w:p w14:paraId="7D90AEFB" w14:textId="787A28FE" w:rsidR="00C5459B" w:rsidRDefault="00C5459B" w:rsidP="00C5459B">
      <w:pPr>
        <w:ind w:left="4956" w:firstLine="708"/>
        <w:rPr>
          <w:rFonts w:ascii="Arial" w:hAnsi="Arial" w:cs="Arial"/>
          <w:b/>
          <w:sz w:val="20"/>
          <w:szCs w:val="20"/>
        </w:rPr>
      </w:pPr>
      <w:r>
        <w:rPr>
          <w:rFonts w:ascii="Arial" w:hAnsi="Arial" w:cs="Arial"/>
          <w:b/>
          <w:sz w:val="20"/>
          <w:szCs w:val="20"/>
        </w:rPr>
        <w:t xml:space="preserve">            /</w:t>
      </w:r>
      <w:r w:rsidR="009D697C">
        <w:rPr>
          <w:rFonts w:ascii="Arial" w:hAnsi="Arial" w:cs="Arial"/>
          <w:b/>
          <w:sz w:val="20"/>
          <w:szCs w:val="20"/>
        </w:rPr>
        <w:t xml:space="preserve"> </w:t>
      </w:r>
      <w:r w:rsidR="00FF104D">
        <w:rPr>
          <w:rFonts w:ascii="Arial" w:hAnsi="Arial" w:cs="Arial"/>
          <w:b/>
          <w:sz w:val="20"/>
          <w:szCs w:val="20"/>
        </w:rPr>
        <w:t>5</w:t>
      </w:r>
      <w:r>
        <w:rPr>
          <w:rFonts w:ascii="Arial" w:hAnsi="Arial" w:cs="Arial"/>
          <w:b/>
          <w:sz w:val="20"/>
          <w:szCs w:val="20"/>
        </w:rPr>
        <w:t xml:space="preserve"> oefeningen</w:t>
      </w:r>
    </w:p>
    <w:p w14:paraId="3295DB8E" w14:textId="77777777" w:rsidR="00C5459B" w:rsidRDefault="00C5459B" w:rsidP="00C5459B">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C5459B" w14:paraId="2656DAA3" w14:textId="77777777" w:rsidTr="00AB625E">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14A08A" w14:textId="77777777" w:rsidR="00C5459B" w:rsidRDefault="00C5459B" w:rsidP="003C013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FB2B0" w14:textId="77777777" w:rsidR="00C5459B" w:rsidRDefault="00C5459B" w:rsidP="003C013F">
            <w:pPr>
              <w:rPr>
                <w:rFonts w:ascii="Arial" w:hAnsi="Arial" w:cs="Arial"/>
                <w:b/>
                <w:sz w:val="20"/>
                <w:szCs w:val="20"/>
              </w:rPr>
            </w:pPr>
          </w:p>
        </w:tc>
      </w:tr>
    </w:tbl>
    <w:p w14:paraId="6D0E6ABD" w14:textId="77777777" w:rsidR="00A74337" w:rsidRDefault="00A74337" w:rsidP="00C5459B">
      <w:pPr>
        <w:rPr>
          <w:rFonts w:ascii="Arial" w:hAnsi="Arial" w:cs="Arial"/>
          <w:b/>
          <w:sz w:val="20"/>
          <w:szCs w:val="20"/>
        </w:rPr>
      </w:pPr>
    </w:p>
    <w:p w14:paraId="5D21D875" w14:textId="77777777" w:rsidR="00A74337" w:rsidRDefault="001F3B74" w:rsidP="00A74337">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35712" behindDoc="0" locked="0" layoutInCell="1" allowOverlap="1" wp14:anchorId="36C9BF1C" wp14:editId="74B57560">
                <wp:simplePos x="0" y="0"/>
                <wp:positionH relativeFrom="column">
                  <wp:posOffset>6350</wp:posOffset>
                </wp:positionH>
                <wp:positionV relativeFrom="paragraph">
                  <wp:posOffset>11430</wp:posOffset>
                </wp:positionV>
                <wp:extent cx="5668645" cy="0"/>
                <wp:effectExtent l="0" t="0" r="7621" b="19050"/>
                <wp:wrapNone/>
                <wp:docPr id="54"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0D8181B7" id="Line 23" o:spid="_x0000_s1026" type="#_x0000_t32" style="position:absolute;margin-left:.5pt;margin-top:.9pt;width:446.35pt;height:0;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7679EDD2" w14:textId="77777777" w:rsidR="00A74337" w:rsidRDefault="00A74337" w:rsidP="00A74337">
      <w:pPr>
        <w:rPr>
          <w:rFonts w:ascii="Arial" w:hAnsi="Arial" w:cs="Arial"/>
          <w:b/>
          <w:bCs/>
          <w:sz w:val="20"/>
          <w:szCs w:val="20"/>
        </w:rPr>
      </w:pPr>
    </w:p>
    <w:p w14:paraId="3EA59204" w14:textId="77777777" w:rsidR="00A74337" w:rsidRDefault="00A74337" w:rsidP="00A74337">
      <w:pPr>
        <w:rPr>
          <w:rFonts w:ascii="Arial" w:hAnsi="Arial" w:cs="Arial"/>
          <w:b/>
          <w:bCs/>
          <w:sz w:val="20"/>
          <w:szCs w:val="20"/>
        </w:rPr>
      </w:pPr>
    </w:p>
    <w:p w14:paraId="51CF934B" w14:textId="286B3502" w:rsidR="00927E03" w:rsidRDefault="00A74337" w:rsidP="00F77882">
      <w:pPr>
        <w:tabs>
          <w:tab w:val="left" w:pos="4820"/>
        </w:tabs>
        <w:rPr>
          <w:rFonts w:ascii="Arial" w:hAnsi="Arial" w:cs="Arial"/>
          <w:b/>
          <w:bCs/>
          <w:sz w:val="20"/>
          <w:szCs w:val="20"/>
        </w:rPr>
        <w:sectPr w:rsidR="00927E03" w:rsidSect="00C24CEE">
          <w:headerReference w:type="default" r:id="rId21"/>
          <w:footerReference w:type="default" r:id="rId22"/>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40832" behindDoc="0" locked="0" layoutInCell="1" allowOverlap="1" wp14:anchorId="18453FD8" wp14:editId="33AEF159">
                <wp:simplePos x="0" y="0"/>
                <wp:positionH relativeFrom="column">
                  <wp:posOffset>4343400</wp:posOffset>
                </wp:positionH>
                <wp:positionV relativeFrom="paragraph">
                  <wp:posOffset>88897</wp:posOffset>
                </wp:positionV>
                <wp:extent cx="1188719" cy="0"/>
                <wp:effectExtent l="0" t="0" r="11431" b="19050"/>
                <wp:wrapNone/>
                <wp:docPr id="56"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26B5F11A" id="Line 24" o:spid="_x0000_s1026" type="#_x0000_t32" style="position:absolute;margin-left:342pt;margin-top:7pt;width:93.6pt;height:0;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p>
    <w:p w14:paraId="16E9A317" w14:textId="77777777" w:rsidR="008E48BD" w:rsidRPr="00242C7A" w:rsidRDefault="008E48BD" w:rsidP="008E48BD">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782656" behindDoc="0" locked="0" layoutInCell="1" allowOverlap="1" wp14:anchorId="1A852EDF" wp14:editId="0263D5D7">
                <wp:simplePos x="0" y="0"/>
                <wp:positionH relativeFrom="column">
                  <wp:posOffset>0</wp:posOffset>
                </wp:positionH>
                <wp:positionV relativeFrom="paragraph">
                  <wp:posOffset>-218440</wp:posOffset>
                </wp:positionV>
                <wp:extent cx="6155690" cy="0"/>
                <wp:effectExtent l="0" t="0" r="35560" b="19050"/>
                <wp:wrapNone/>
                <wp:docPr id="13" name="Rechte verbindingslijn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379918C" id="Rechte verbindingslijn 13" o:spid="_x0000_s1026" style="position:absolute;z-index:251782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Klasse: 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1C2275A3"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6F56D460"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1079E3E"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C4E9AEC" w14:textId="3179BA2F"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Pr>
                <w:rFonts w:ascii="Arial" w:hAnsi="Arial" w:cs="Arial"/>
                <w:b/>
                <w:bCs/>
                <w:noProof/>
                <w:sz w:val="20"/>
                <w:szCs w:val="20"/>
              </w:rPr>
              <w:t>«jury_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E9A26D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AD242BA"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1EB5B98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11E5BFC"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4BBCF2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06E7B5"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F3CABE"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5060E5CD"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C9A8BF0"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FF75C9E"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FA8D87E"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B860B01"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4C82AEBB"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05CCB68"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2F417C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940A2E1" w14:textId="77777777" w:rsidR="008E48BD" w:rsidRDefault="008E48BD" w:rsidP="002A407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FB5622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Pr>
                <w:rFonts w:ascii="Arial" w:hAnsi="Arial" w:cs="Arial"/>
                <w:b/>
                <w:bCs/>
                <w:noProof/>
                <w:sz w:val="20"/>
                <w:szCs w:val="20"/>
              </w:rPr>
              <w:t>«nr_v3»</w:t>
            </w:r>
            <w:r>
              <w:rPr>
                <w:rFonts w:ascii="Arial" w:hAnsi="Arial" w:cs="Arial"/>
                <w:b/>
                <w:bCs/>
                <w:sz w:val="20"/>
                <w:szCs w:val="20"/>
              </w:rPr>
              <w:fldChar w:fldCharType="end"/>
            </w:r>
          </w:p>
        </w:tc>
      </w:tr>
      <w:tr w:rsidR="008E48BD" w14:paraId="2BA3161C"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7629DA"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6C307BF1"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B0FAE09" w14:textId="77777777" w:rsidR="008E48BD" w:rsidRDefault="008E48BD" w:rsidP="002A407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3944EE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Pr>
                <w:rFonts w:ascii="Arial" w:hAnsi="Arial" w:cs="Arial"/>
                <w:b/>
                <w:bCs/>
                <w:noProof/>
                <w:sz w:val="20"/>
                <w:szCs w:val="20"/>
              </w:rPr>
              <w:t>«nr_v4»</w:t>
            </w:r>
            <w:r>
              <w:rPr>
                <w:rFonts w:ascii="Arial" w:hAnsi="Arial" w:cs="Arial"/>
                <w:b/>
                <w:bCs/>
                <w:sz w:val="20"/>
                <w:szCs w:val="20"/>
              </w:rPr>
              <w:fldChar w:fldCharType="end"/>
            </w:r>
          </w:p>
        </w:tc>
      </w:tr>
      <w:tr w:rsidR="008E48BD" w14:paraId="1C1E05B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A93FA21"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9EF822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461EF69"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C2A5AAB" w14:textId="77777777" w:rsidR="008E48BD" w:rsidRDefault="008E48BD" w:rsidP="002A407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FE555E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Pr>
                <w:rFonts w:ascii="Arial" w:hAnsi="Arial" w:cs="Arial"/>
                <w:b/>
                <w:bCs/>
                <w:noProof/>
                <w:sz w:val="20"/>
                <w:szCs w:val="20"/>
              </w:rPr>
              <w:t>«nr_v5»</w:t>
            </w:r>
            <w:r>
              <w:rPr>
                <w:rFonts w:ascii="Arial" w:hAnsi="Arial" w:cs="Arial"/>
                <w:b/>
                <w:bCs/>
                <w:sz w:val="20"/>
                <w:szCs w:val="20"/>
              </w:rPr>
              <w:fldChar w:fldCharType="end"/>
            </w:r>
          </w:p>
        </w:tc>
      </w:tr>
      <w:tr w:rsidR="008E48BD" w14:paraId="6712FA95"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6CD31BD"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8FA02B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A47054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1A1D2ED" w14:textId="77777777" w:rsidR="008E48BD" w:rsidRDefault="008E48BD" w:rsidP="002A407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825A40A"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Pr>
                <w:rFonts w:ascii="Arial" w:hAnsi="Arial" w:cs="Arial"/>
                <w:b/>
                <w:bCs/>
                <w:noProof/>
                <w:sz w:val="20"/>
                <w:szCs w:val="20"/>
              </w:rPr>
              <w:t>«nr_v6»</w:t>
            </w:r>
            <w:r>
              <w:rPr>
                <w:rFonts w:ascii="Arial" w:hAnsi="Arial" w:cs="Arial"/>
                <w:b/>
                <w:bCs/>
                <w:sz w:val="20"/>
                <w:szCs w:val="20"/>
              </w:rPr>
              <w:fldChar w:fldCharType="end"/>
            </w:r>
          </w:p>
        </w:tc>
      </w:tr>
    </w:tbl>
    <w:p w14:paraId="12FD34E1"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8E48BD" w:rsidRPr="0037294D" w14:paraId="787F7021" w14:textId="77777777" w:rsidTr="002A407F">
        <w:tc>
          <w:tcPr>
            <w:tcW w:w="629" w:type="dxa"/>
            <w:tcBorders>
              <w:top w:val="nil"/>
              <w:left w:val="nil"/>
              <w:right w:val="nil"/>
            </w:tcBorders>
            <w:shd w:val="clear" w:color="auto" w:fill="auto"/>
            <w:vAlign w:val="center"/>
          </w:tcPr>
          <w:p w14:paraId="16E24C25"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028FE7F5" w14:textId="77777777" w:rsidR="008E48BD" w:rsidRPr="0037294D" w:rsidRDefault="008E48BD" w:rsidP="002A407F">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65C2648A"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6D97E75C" w14:textId="77777777" w:rsidR="008E48BD" w:rsidRPr="0037294D" w:rsidRDefault="008E48BD" w:rsidP="002A407F">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7793B479" w14:textId="77777777" w:rsidR="008E48BD" w:rsidRPr="0037294D" w:rsidRDefault="008E48BD" w:rsidP="002A407F">
            <w:pPr>
              <w:pStyle w:val="HBVKop2"/>
              <w:spacing w:line="240" w:lineRule="exact"/>
              <w:jc w:val="center"/>
              <w:rPr>
                <w:rFonts w:ascii="Helvetica" w:hAnsi="Helvetica" w:cs="Helvetica"/>
                <w:b w:val="0"/>
                <w:sz w:val="16"/>
                <w:szCs w:val="18"/>
              </w:rPr>
            </w:pPr>
          </w:p>
        </w:tc>
      </w:tr>
      <w:tr w:rsidR="008E48BD" w:rsidRPr="0037294D" w14:paraId="4E20B07D" w14:textId="77777777" w:rsidTr="002A407F">
        <w:trPr>
          <w:cantSplit/>
          <w:trHeight w:val="1134"/>
        </w:trPr>
        <w:tc>
          <w:tcPr>
            <w:tcW w:w="629" w:type="dxa"/>
            <w:shd w:val="clear" w:color="auto" w:fill="auto"/>
            <w:textDirection w:val="btLr"/>
            <w:vAlign w:val="center"/>
          </w:tcPr>
          <w:p w14:paraId="4BFD8AAA"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58BD6C28"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75EB108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55E6B8C7"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F4B961E"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61CABEF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8E48BD" w:rsidRPr="00720510" w14:paraId="17898247" w14:textId="77777777" w:rsidTr="002A407F">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DAB54"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397290E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B2EC503"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4C48FA0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ACB4CA"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AA05F7B"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7BD112"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A105BC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09DE2F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241A144D"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8E48BD" w:rsidRPr="00720510" w14:paraId="60171DEA" w14:textId="77777777" w:rsidTr="002A407F">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11578908"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6630A3F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30F0D13"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237583A5"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6E48209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71E38AEC" w14:textId="77777777" w:rsidR="008E48BD" w:rsidRPr="00720510" w:rsidRDefault="008E48BD" w:rsidP="002A407F">
            <w:pPr>
              <w:pStyle w:val="HBVKop2"/>
              <w:spacing w:line="240" w:lineRule="exact"/>
              <w:rPr>
                <w:rFonts w:ascii="Helvetica" w:hAnsi="Helvetica" w:cs="Helvetica"/>
                <w:b w:val="0"/>
                <w:sz w:val="16"/>
                <w:szCs w:val="16"/>
              </w:rPr>
            </w:pPr>
          </w:p>
        </w:tc>
        <w:tc>
          <w:tcPr>
            <w:tcW w:w="714" w:type="dxa"/>
            <w:shd w:val="clear" w:color="auto" w:fill="auto"/>
            <w:vAlign w:val="center"/>
          </w:tcPr>
          <w:p w14:paraId="415575AC"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6901DBB"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1D14508"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3452234A"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433C88A" w14:textId="77777777" w:rsidTr="002A407F">
        <w:trPr>
          <w:cantSplit/>
          <w:trHeight w:val="1134"/>
        </w:trPr>
        <w:tc>
          <w:tcPr>
            <w:tcW w:w="629" w:type="dxa"/>
            <w:vMerge w:val="restart"/>
            <w:shd w:val="clear" w:color="auto" w:fill="auto"/>
            <w:textDirection w:val="btLr"/>
            <w:vAlign w:val="center"/>
          </w:tcPr>
          <w:p w14:paraId="571F86BF"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6F813755"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4B34B1F0"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11F56D19" w14:textId="77777777" w:rsidR="008E48BD" w:rsidRPr="00497491" w:rsidRDefault="008E48BD" w:rsidP="002A407F">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497491" w14:paraId="216D018A" w14:textId="77777777" w:rsidTr="00497491">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FD7263" w14:textId="77777777" w:rsidR="00497491" w:rsidRDefault="00497491" w:rsidP="00497491">
                  <w:pPr>
                    <w:pStyle w:val="Normaalweb"/>
                    <w:autoSpaceDN w:val="0"/>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4E1A06D9" w14:textId="77777777" w:rsidR="00497491" w:rsidRDefault="00497491" w:rsidP="00497491">
                  <w:pPr>
                    <w:pStyle w:val="Normaalweb"/>
                    <w:autoSpaceDN w:val="0"/>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85863A" w14:textId="77777777" w:rsidR="00497491" w:rsidRDefault="00497491" w:rsidP="00497491">
                  <w:pPr>
                    <w:pStyle w:val="Normaalweb"/>
                    <w:autoSpaceDN w:val="0"/>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387B3F47" w14:textId="77777777" w:rsidR="00497491" w:rsidRDefault="00497491" w:rsidP="00497491">
                  <w:pPr>
                    <w:pStyle w:val="Normaalweb"/>
                    <w:autoSpaceDN w:val="0"/>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376952" w14:textId="77777777" w:rsidR="00497491" w:rsidRDefault="00497491" w:rsidP="00497491">
                  <w:pPr>
                    <w:pStyle w:val="Normaalweb"/>
                    <w:autoSpaceDN w:val="0"/>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47D06985" w14:textId="77777777" w:rsidR="00497491" w:rsidRDefault="00497491" w:rsidP="00497491">
                  <w:pPr>
                    <w:pStyle w:val="Normaalweb"/>
                    <w:autoSpaceDN w:val="0"/>
                    <w:spacing w:before="0" w:beforeAutospacing="0" w:after="0" w:afterAutospacing="0"/>
                  </w:pPr>
                  <w:r>
                    <w:rPr>
                      <w:rFonts w:ascii="Arial" w:hAnsi="Arial" w:cs="Arial"/>
                      <w:sz w:val="16"/>
                      <w:szCs w:val="16"/>
                    </w:rPr>
                    <w:t>25%</w:t>
                  </w:r>
                </w:p>
              </w:tc>
            </w:tr>
            <w:tr w:rsidR="00497491" w14:paraId="4194B897" w14:textId="77777777" w:rsidTr="00497491">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6DE0C606" w14:textId="77777777" w:rsidR="00497491" w:rsidRDefault="00497491" w:rsidP="00497491">
                  <w:pPr>
                    <w:pStyle w:val="Normaalweb"/>
                    <w:autoSpaceDN w:val="0"/>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6319CB8A" w14:textId="77777777" w:rsidR="00497491" w:rsidRDefault="00497491" w:rsidP="00497491">
                  <w:pPr>
                    <w:pStyle w:val="Normaalweb"/>
                    <w:autoSpaceDN w:val="0"/>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6FA2549B" w14:textId="77777777" w:rsidR="00497491" w:rsidRDefault="00497491" w:rsidP="00497491">
                  <w:pPr>
                    <w:pStyle w:val="Normaalweb"/>
                    <w:autoSpaceDN w:val="0"/>
                    <w:spacing w:before="0" w:beforeAutospacing="0" w:after="0" w:afterAutospacing="0"/>
                  </w:pPr>
                  <w:r>
                    <w:rPr>
                      <w:rFonts w:ascii="Arial" w:hAnsi="Arial" w:cs="Arial"/>
                      <w:b/>
                      <w:bCs/>
                      <w:color w:val="000000"/>
                      <w:sz w:val="18"/>
                      <w:szCs w:val="18"/>
                    </w:rPr>
                    <w:t> </w:t>
                  </w:r>
                </w:p>
              </w:tc>
            </w:tr>
          </w:tbl>
          <w:p w14:paraId="3F9B19FB" w14:textId="77777777" w:rsidR="00497491" w:rsidRPr="00720510" w:rsidRDefault="00497491" w:rsidP="00497491">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C408B33"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328F547"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25565ECA"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7D7F357C"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C98A98B" w14:textId="77777777" w:rsidTr="002A407F">
        <w:trPr>
          <w:cantSplit/>
          <w:trHeight w:val="362"/>
        </w:trPr>
        <w:tc>
          <w:tcPr>
            <w:tcW w:w="629" w:type="dxa"/>
            <w:vMerge/>
            <w:shd w:val="clear" w:color="auto" w:fill="auto"/>
            <w:textDirection w:val="btLr"/>
            <w:vAlign w:val="center"/>
          </w:tcPr>
          <w:p w14:paraId="21A11E97" w14:textId="77777777" w:rsidR="008E48BD" w:rsidRPr="00720510" w:rsidRDefault="008E48BD" w:rsidP="002A407F">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3D1F5322"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5C515BE"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24E0046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41167A60"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1661983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3919E3BB"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1423DA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5544C6ED"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A904AF6"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8D086B0" w14:textId="77777777" w:rsidTr="002A407F">
        <w:trPr>
          <w:cantSplit/>
          <w:trHeight w:val="1134"/>
        </w:trPr>
        <w:tc>
          <w:tcPr>
            <w:tcW w:w="629" w:type="dxa"/>
            <w:vMerge w:val="restart"/>
            <w:shd w:val="clear" w:color="auto" w:fill="auto"/>
            <w:textDirection w:val="btLr"/>
            <w:vAlign w:val="center"/>
          </w:tcPr>
          <w:p w14:paraId="27ACFBBC"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324224A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longeren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2E84EDD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CA51C69"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253FB0AD"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769B019"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C955AFD"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2F3D69FA" w14:textId="77777777" w:rsidTr="002A407F">
        <w:trPr>
          <w:cantSplit/>
          <w:trHeight w:val="307"/>
        </w:trPr>
        <w:tc>
          <w:tcPr>
            <w:tcW w:w="629" w:type="dxa"/>
            <w:vMerge/>
            <w:shd w:val="clear" w:color="auto" w:fill="auto"/>
            <w:textDirection w:val="btLr"/>
            <w:vAlign w:val="center"/>
          </w:tcPr>
          <w:p w14:paraId="12CBBB33" w14:textId="77777777" w:rsidR="008E48BD" w:rsidRPr="00720510" w:rsidRDefault="008E48BD" w:rsidP="002A407F">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2CD93BEA"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4DC562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E2D1D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F99089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4CEC2AE7"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1B36BEC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1E41B07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591C56DE" w14:textId="77777777" w:rsidR="008E48BD" w:rsidRPr="00720510" w:rsidRDefault="008E48BD" w:rsidP="002A407F">
            <w:pPr>
              <w:pStyle w:val="HBVKop2"/>
              <w:spacing w:line="240" w:lineRule="exact"/>
              <w:jc w:val="center"/>
              <w:rPr>
                <w:rFonts w:ascii="Helvetica" w:hAnsi="Helvetica" w:cs="Helvetica"/>
                <w:b w:val="0"/>
                <w:sz w:val="16"/>
                <w:szCs w:val="16"/>
              </w:rPr>
            </w:pPr>
          </w:p>
        </w:tc>
      </w:tr>
    </w:tbl>
    <w:p w14:paraId="621761CD"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8E48BD" w14:paraId="10DA8A2C" w14:textId="77777777" w:rsidTr="002A407F">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360FE857" w14:textId="77777777" w:rsidR="008E48BD" w:rsidRDefault="008E48BD" w:rsidP="002A407F">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1B51168B" w14:textId="77777777" w:rsidR="008E48BD" w:rsidRDefault="008E48BD" w:rsidP="002A407F">
            <w:pPr>
              <w:jc w:val="right"/>
              <w:rPr>
                <w:rFonts w:ascii="Arial" w:hAnsi="Arial" w:cs="Arial"/>
                <w:b/>
                <w:bCs/>
                <w:sz w:val="20"/>
                <w:szCs w:val="20"/>
              </w:rPr>
            </w:pPr>
          </w:p>
        </w:tc>
      </w:tr>
    </w:tbl>
    <w:p w14:paraId="2AF36BE3" w14:textId="77777777" w:rsidR="008E48BD" w:rsidRDefault="008E48BD" w:rsidP="008E48BD">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781632" behindDoc="0" locked="0" layoutInCell="1" allowOverlap="1" wp14:anchorId="4B0F4EC1" wp14:editId="254D1E0E">
                <wp:simplePos x="0" y="0"/>
                <wp:positionH relativeFrom="column">
                  <wp:posOffset>-422275</wp:posOffset>
                </wp:positionH>
                <wp:positionV relativeFrom="paragraph">
                  <wp:posOffset>88900</wp:posOffset>
                </wp:positionV>
                <wp:extent cx="7085965" cy="0"/>
                <wp:effectExtent l="0" t="0" r="635" b="19050"/>
                <wp:wrapNone/>
                <wp:docPr id="16"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031EAF6D" id="Line 33" o:spid="_x0000_s1026" type="#_x0000_t32" style="position:absolute;margin-left:-33.25pt;margin-top:7pt;width:557.95pt;height:0;z-index:25178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577EBC41" w14:textId="77777777" w:rsidR="008E48BD" w:rsidRDefault="008E48BD" w:rsidP="008E48BD">
      <w:pPr>
        <w:rPr>
          <w:rFonts w:ascii="Arial" w:hAnsi="Arial" w:cs="Arial"/>
          <w:b/>
          <w:bCs/>
          <w:sz w:val="20"/>
          <w:szCs w:val="20"/>
        </w:rPr>
      </w:pPr>
    </w:p>
    <w:p w14:paraId="3408ECD2" w14:textId="31412B9C" w:rsidR="008E48BD" w:rsidRDefault="008E48BD" w:rsidP="008E48BD">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80608" behindDoc="0" locked="0" layoutInCell="1" allowOverlap="1" wp14:anchorId="1A86C4B2" wp14:editId="3F34B0B0">
                <wp:simplePos x="0" y="0"/>
                <wp:positionH relativeFrom="column">
                  <wp:posOffset>4183380</wp:posOffset>
                </wp:positionH>
                <wp:positionV relativeFrom="paragraph">
                  <wp:posOffset>260985</wp:posOffset>
                </wp:positionV>
                <wp:extent cx="1485900" cy="0"/>
                <wp:effectExtent l="0" t="0" r="19050" b="19050"/>
                <wp:wrapNone/>
                <wp:docPr id="20"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0EB2C837" id="Line 31" o:spid="_x0000_s1026" type="#_x0000_t32" style="position:absolute;margin-left:329.4pt;margin-top:20.55pt;width:117pt;height:0;z-index:25178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Pr>
          <w:rFonts w:ascii="Arial" w:hAnsi="Arial" w:cs="Arial"/>
          <w:b/>
          <w:bCs/>
          <w:noProof/>
          <w:sz w:val="20"/>
          <w:szCs w:val="20"/>
        </w:rPr>
        <w:t>«nr_jury_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r>
        <w:rPr>
          <w:rFonts w:ascii="Arial" w:hAnsi="Arial" w:cs="Arial"/>
          <w:b/>
          <w:bCs/>
          <w:sz w:val="20"/>
          <w:szCs w:val="20"/>
        </w:rPr>
        <w:tab/>
        <w:t>Handtekening:</w:t>
      </w:r>
    </w:p>
    <w:p w14:paraId="5571FAA5" w14:textId="77777777" w:rsidR="008E48BD" w:rsidRDefault="008E48BD" w:rsidP="008E48BD">
      <w:pPr>
        <w:tabs>
          <w:tab w:val="left" w:pos="4820"/>
        </w:tabs>
        <w:rPr>
          <w:rFonts w:ascii="Arial" w:hAnsi="Arial" w:cs="Arial"/>
          <w:b/>
          <w:bCs/>
          <w:sz w:val="20"/>
          <w:szCs w:val="20"/>
        </w:rPr>
      </w:pPr>
    </w:p>
    <w:p w14:paraId="10A97B4A" w14:textId="77777777" w:rsidR="008E48BD" w:rsidRDefault="008E48BD" w:rsidP="008E48BD">
      <w:pPr>
        <w:tabs>
          <w:tab w:val="left" w:pos="4820"/>
        </w:tabs>
        <w:rPr>
          <w:rFonts w:ascii="Arial" w:hAnsi="Arial" w:cs="Arial"/>
          <w:b/>
          <w:bCs/>
          <w:sz w:val="20"/>
          <w:szCs w:val="20"/>
        </w:rPr>
      </w:pPr>
    </w:p>
    <w:p w14:paraId="50EB7636" w14:textId="77777777" w:rsidR="008E48BD" w:rsidRDefault="008E48BD" w:rsidP="008E48BD">
      <w:pPr>
        <w:tabs>
          <w:tab w:val="left" w:pos="4820"/>
        </w:tabs>
        <w:rPr>
          <w:rFonts w:ascii="Arial" w:hAnsi="Arial" w:cs="Arial"/>
          <w:b/>
          <w:bCs/>
          <w:sz w:val="20"/>
          <w:szCs w:val="20"/>
        </w:rPr>
      </w:pPr>
    </w:p>
    <w:p w14:paraId="7422D586" w14:textId="77777777" w:rsidR="008E48BD" w:rsidRDefault="008E48BD" w:rsidP="008E48BD">
      <w:pPr>
        <w:tabs>
          <w:tab w:val="left" w:pos="4820"/>
        </w:tabs>
        <w:rPr>
          <w:rFonts w:ascii="Arial" w:hAnsi="Arial" w:cs="Arial"/>
          <w:b/>
          <w:bCs/>
          <w:sz w:val="20"/>
          <w:szCs w:val="20"/>
        </w:rPr>
      </w:pPr>
    </w:p>
    <w:p w14:paraId="776662B3" w14:textId="77777777" w:rsidR="008E48BD" w:rsidRDefault="008E48BD" w:rsidP="008E48BD">
      <w:pPr>
        <w:tabs>
          <w:tab w:val="left" w:pos="4820"/>
        </w:tabs>
        <w:rPr>
          <w:rFonts w:ascii="Arial" w:hAnsi="Arial" w:cs="Arial"/>
          <w:b/>
          <w:bCs/>
          <w:sz w:val="20"/>
          <w:szCs w:val="20"/>
        </w:rPr>
      </w:pPr>
    </w:p>
    <w:sectPr w:rsidR="008E48BD" w:rsidSect="00C24CEE">
      <w:headerReference w:type="default" r:id="rId23"/>
      <w:footerReference w:type="default" r:id="rId24"/>
      <w:pgSz w:w="11906" w:h="16838"/>
      <w:pgMar w:top="2835" w:right="1418" w:bottom="993" w:left="1134"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F4539" w14:textId="77777777" w:rsidR="00EF05AA" w:rsidRDefault="00EF05AA">
      <w:r>
        <w:separator/>
      </w:r>
    </w:p>
  </w:endnote>
  <w:endnote w:type="continuationSeparator" w:id="0">
    <w:p w14:paraId="1A31B318" w14:textId="77777777" w:rsidR="00EF05AA" w:rsidRDefault="00EF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6BB8" w14:textId="17C9576C" w:rsidR="003060E7" w:rsidRPr="001F3B74" w:rsidRDefault="003060E7" w:rsidP="00435CAE">
    <w:pPr>
      <w:pStyle w:val="Voettekst"/>
      <w:tabs>
        <w:tab w:val="left" w:pos="4153"/>
      </w:tabs>
      <w:rPr>
        <w:sz w:val="18"/>
        <w:szCs w:val="18"/>
      </w:rPr>
    </w:pPr>
    <w:r w:rsidRPr="001F3B74">
      <w:rPr>
        <w:rFonts w:ascii="Arial" w:hAnsi="Arial" w:cs="Arial"/>
        <w:sz w:val="18"/>
        <w:szCs w:val="18"/>
      </w:rPr>
      <w:t>*het lidmaatschapsnummer altijd invullen</w:t>
    </w:r>
    <w:r w:rsidRPr="001F3B74">
      <w:rPr>
        <w:noProof/>
        <w:sz w:val="18"/>
        <w:szCs w:val="18"/>
      </w:rPr>
      <w:t xml:space="preserve"> </w:t>
    </w:r>
    <w:r w:rsidRPr="001F3B74">
      <w:rPr>
        <w:noProof/>
        <w:sz w:val="18"/>
        <w:szCs w:val="18"/>
      </w:rPr>
      <w:tab/>
    </w:r>
    <w:r w:rsidRPr="001F3B74">
      <w:rPr>
        <w:rFonts w:ascii="Arial" w:hAnsi="Arial" w:cs="Arial"/>
        <w:noProof/>
        <w:sz w:val="18"/>
        <w:szCs w:val="18"/>
      </w:rPr>
      <w:t xml:space="preserve">Tijdslimiet team </w:t>
    </w:r>
    <w:r w:rsidR="001F00E8">
      <w:rPr>
        <w:rFonts w:ascii="Arial" w:hAnsi="Arial" w:cs="Arial"/>
        <w:noProof/>
        <w:sz w:val="18"/>
        <w:szCs w:val="18"/>
      </w:rPr>
      <w:t>B</w:t>
    </w:r>
    <w:r w:rsidR="000C557A">
      <w:rPr>
        <w:rFonts w:ascii="Arial" w:hAnsi="Arial" w:cs="Arial"/>
        <w:noProof/>
        <w:sz w:val="18"/>
        <w:szCs w:val="18"/>
      </w:rPr>
      <w:t>B</w:t>
    </w:r>
    <w:r w:rsidRPr="001F3B74">
      <w:rPr>
        <w:rFonts w:ascii="Arial" w:hAnsi="Arial" w:cs="Arial"/>
        <w:noProof/>
        <w:sz w:val="18"/>
        <w:szCs w:val="18"/>
      </w:rPr>
      <w:t xml:space="preserve">: </w:t>
    </w:r>
    <w:r w:rsidR="00CE0C7F" w:rsidRPr="00CE0C7F">
      <w:rPr>
        <w:rFonts w:ascii="Arial" w:hAnsi="Arial" w:cs="Arial"/>
        <w:noProof/>
        <w:sz w:val="18"/>
        <w:szCs w:val="18"/>
      </w:rPr>
      <w:t>1 minuut per deelnemer</w:t>
    </w:r>
    <w:r w:rsidRPr="001F3B74">
      <w:rPr>
        <w:rFonts w:ascii="Arial" w:hAnsi="Arial" w:cs="Arial"/>
        <w:noProof/>
        <w:sz w:val="18"/>
        <w:szCs w:val="18"/>
      </w:rPr>
      <w:tab/>
      <w:t>A-1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11A01" w14:textId="38F0DFE5" w:rsidR="003060E7" w:rsidRDefault="003060E7">
    <w:pPr>
      <w:pStyle w:val="Voettekst"/>
    </w:pPr>
    <w:r w:rsidRPr="002F1D43">
      <w:rPr>
        <w:rFonts w:ascii="Arial" w:hAnsi="Arial" w:cs="Arial"/>
        <w:sz w:val="18"/>
        <w:szCs w:val="18"/>
      </w:rPr>
      <w:t>*</w:t>
    </w:r>
    <w:r w:rsidRPr="003C013F">
      <w:rPr>
        <w:rFonts w:ascii="Arial" w:hAnsi="Arial" w:cs="Arial"/>
        <w:sz w:val="18"/>
        <w:szCs w:val="18"/>
      </w:rPr>
      <w:t>het lidmaatschapsnummer altijd invullen</w:t>
    </w:r>
    <w:r w:rsidRPr="003C013F">
      <w:rPr>
        <w:rFonts w:ascii="Arial" w:hAnsi="Arial" w:cs="Arial"/>
        <w:noProof/>
        <w:sz w:val="18"/>
        <w:szCs w:val="18"/>
      </w:rPr>
      <w:t xml:space="preserve"> </w:t>
    </w:r>
    <w:r w:rsidRPr="003C013F">
      <w:rPr>
        <w:rFonts w:ascii="Arial" w:hAnsi="Arial" w:cs="Arial"/>
        <w:noProof/>
        <w:sz w:val="18"/>
        <w:szCs w:val="18"/>
      </w:rPr>
      <w:tab/>
    </w:r>
    <w:r>
      <w:rPr>
        <w:rFonts w:ascii="Arial" w:hAnsi="Arial" w:cs="Arial"/>
        <w:noProof/>
        <w:sz w:val="18"/>
        <w:szCs w:val="18"/>
      </w:rPr>
      <w:t>A</w:t>
    </w:r>
    <w:r w:rsidRPr="003C013F">
      <w:rPr>
        <w:rFonts w:ascii="Arial" w:hAnsi="Arial" w:cs="Arial"/>
        <w:noProof/>
        <w:sz w:val="18"/>
        <w:szCs w:val="18"/>
      </w:rPr>
      <w:t>-</w:t>
    </w:r>
    <w:r>
      <w:rPr>
        <w:rFonts w:ascii="Arial" w:hAnsi="Arial" w:cs="Arial"/>
        <w:noProof/>
        <w:sz w:val="18"/>
        <w:szCs w:val="18"/>
      </w:rPr>
      <w:t>4</w:t>
    </w:r>
    <w:r>
      <w:rPr>
        <w:rFonts w:ascii="Arial" w:hAnsi="Arial" w:cs="Arial"/>
        <w:noProof/>
        <w:sz w:val="18"/>
        <w:szCs w:val="18"/>
      </w:rPr>
      <w:tab/>
    </w:r>
    <w:r w:rsidR="00117F56">
      <w:rPr>
        <w:rFonts w:ascii="Arial" w:hAnsi="Arial" w:cs="Arial"/>
        <w:noProof/>
        <w:sz w:val="18"/>
        <w:szCs w:val="18"/>
      </w:rPr>
      <w:t>202</w:t>
    </w:r>
    <w:r w:rsidR="00BA7933">
      <w:rPr>
        <w:rFonts w:ascii="Arial" w:hAnsi="Arial" w:cs="Arial"/>
        <w:noProof/>
        <w:sz w:val="18"/>
        <w:szCs w:val="1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31F3" w14:textId="3B07ADC4" w:rsidR="008E48BD" w:rsidRPr="00885445" w:rsidRDefault="008E48BD"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sidR="00AC51E1">
      <w:rPr>
        <w:rFonts w:ascii="Arial" w:hAnsi="Arial" w:cs="Arial"/>
        <w:noProof/>
        <w:sz w:val="18"/>
        <w:szCs w:val="18"/>
      </w:rPr>
      <w:t>3</w:t>
    </w:r>
    <w:r>
      <w:rPr>
        <w:rFonts w:ascii="Arial" w:hAnsi="Arial" w:cs="Arial"/>
        <w:noProof/>
        <w:sz w:val="18"/>
        <w:szCs w:val="18"/>
      </w:rPr>
      <w:tab/>
      <w:t>202</w:t>
    </w:r>
    <w:r w:rsidR="005E535E">
      <w:rPr>
        <w:rFonts w:ascii="Arial" w:hAnsi="Arial" w:cs="Arial"/>
        <w:noProof/>
        <w:sz w:val="18"/>
        <w:szCs w:val="18"/>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C3BA" w14:textId="5610B0DB" w:rsidR="00AC51E1" w:rsidRPr="00885445" w:rsidRDefault="00AC51E1"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t>202</w:t>
    </w:r>
    <w:r w:rsidR="005E535E">
      <w:rPr>
        <w:rFonts w:ascii="Arial" w:hAnsi="Arial" w:cs="Arial"/>
        <w:noProof/>
        <w:sz w:val="18"/>
        <w:szCs w:val="18"/>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950E" w14:textId="7741E82C"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3</w:t>
    </w:r>
    <w:r>
      <w:rPr>
        <w:rFonts w:ascii="Arial" w:hAnsi="Arial" w:cs="Arial"/>
        <w:noProof/>
        <w:sz w:val="18"/>
        <w:szCs w:val="18"/>
      </w:rPr>
      <w:tab/>
    </w:r>
    <w:r w:rsidR="00117F56">
      <w:rPr>
        <w:rFonts w:ascii="Arial" w:hAnsi="Arial" w:cs="Arial"/>
        <w:noProof/>
        <w:sz w:val="18"/>
        <w:szCs w:val="18"/>
      </w:rPr>
      <w:t>202</w:t>
    </w:r>
    <w:r w:rsidR="005E535E">
      <w:rPr>
        <w:rFonts w:ascii="Arial" w:hAnsi="Arial" w:cs="Arial"/>
        <w:noProof/>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CB63" w14:textId="3B0EB71A"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r>
    <w:r w:rsidR="00117F56">
      <w:rPr>
        <w:rFonts w:ascii="Arial" w:hAnsi="Arial" w:cs="Arial"/>
        <w:noProof/>
        <w:sz w:val="18"/>
        <w:szCs w:val="18"/>
      </w:rPr>
      <w:t>202</w:t>
    </w:r>
    <w:r w:rsidR="005E535E">
      <w:rPr>
        <w:rFonts w:ascii="Arial" w:hAnsi="Arial" w:cs="Arial"/>
        <w:noProof/>
        <w:sz w:val="18"/>
        <w:szCs w:val="1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DEDB" w14:textId="2F894734"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1</w:t>
    </w:r>
    <w:r>
      <w:rPr>
        <w:rFonts w:ascii="Arial" w:hAnsi="Arial" w:cs="Arial"/>
        <w:noProof/>
        <w:sz w:val="18"/>
        <w:szCs w:val="18"/>
      </w:rPr>
      <w:tab/>
    </w:r>
    <w:r w:rsidR="00117F56">
      <w:rPr>
        <w:rFonts w:ascii="Arial" w:hAnsi="Arial" w:cs="Arial"/>
        <w:noProof/>
        <w:sz w:val="18"/>
        <w:szCs w:val="18"/>
      </w:rPr>
      <w:t>202</w:t>
    </w:r>
    <w:r w:rsidR="005E535E">
      <w:rPr>
        <w:rFonts w:ascii="Arial" w:hAnsi="Arial" w:cs="Arial"/>
        <w:noProof/>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9903B" w14:textId="77777777" w:rsidR="00EF05AA" w:rsidRDefault="00EF05AA">
      <w:r>
        <w:rPr>
          <w:color w:val="000000"/>
        </w:rPr>
        <w:separator/>
      </w:r>
    </w:p>
  </w:footnote>
  <w:footnote w:type="continuationSeparator" w:id="0">
    <w:p w14:paraId="2A4B11CC" w14:textId="77777777" w:rsidR="00EF05AA" w:rsidRDefault="00EF0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0C308" w14:textId="77777777" w:rsidR="003060E7" w:rsidRDefault="003060E7">
    <w:pPr>
      <w:pStyle w:val="Koptekst"/>
      <w:spacing w:line="276" w:lineRule="auto"/>
      <w:ind w:left="-1134"/>
      <w:rPr>
        <w:rFonts w:ascii="Arial" w:hAnsi="Arial" w:cs="Arial"/>
        <w:sz w:val="20"/>
        <w:szCs w:val="20"/>
      </w:rPr>
    </w:pPr>
  </w:p>
  <w:p w14:paraId="4886E7F1" w14:textId="77777777" w:rsidR="003060E7" w:rsidRDefault="003060E7">
    <w:pPr>
      <w:pStyle w:val="Koptekst"/>
      <w:spacing w:line="276" w:lineRule="auto"/>
      <w:ind w:left="-1134"/>
      <w:jc w:val="right"/>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6206237D" wp14:editId="208C6A86">
              <wp:simplePos x="0" y="0"/>
              <wp:positionH relativeFrom="column">
                <wp:posOffset>-229235</wp:posOffset>
              </wp:positionH>
              <wp:positionV relativeFrom="paragraph">
                <wp:posOffset>255270</wp:posOffset>
              </wp:positionV>
              <wp:extent cx="4800600" cy="795655"/>
              <wp:effectExtent l="0" t="0" r="0" b="0"/>
              <wp:wrapThrough wrapText="bothSides">
                <wp:wrapPolygon edited="0">
                  <wp:start x="171" y="1551"/>
                  <wp:lineTo x="171" y="19652"/>
                  <wp:lineTo x="21343" y="19652"/>
                  <wp:lineTo x="21343" y="1551"/>
                  <wp:lineTo x="171" y="1551"/>
                </wp:wrapPolygon>
              </wp:wrapThrough>
              <wp:docPr id="8"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77777777" w:rsidR="003060E7" w:rsidRDefault="003060E7" w:rsidP="00AD46D6">
                          <w:pPr>
                            <w:pStyle w:val="Titel"/>
                            <w:jc w:val="left"/>
                          </w:pPr>
                          <w:r>
                            <w:rPr>
                              <w:rFonts w:ascii="Arial" w:hAnsi="Arial" w:cs="Arial"/>
                              <w:sz w:val="28"/>
                              <w:szCs w:val="28"/>
                            </w:rPr>
                            <w:br/>
                          </w:r>
                          <w:r>
                            <w:rPr>
                              <w:rFonts w:ascii="Arial" w:hAnsi="Arial" w:cs="Arial"/>
                            </w:rPr>
                            <w:t>Team</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06237D" id="_x0000_t202" coordsize="21600,21600" o:spt="202" path="m,l,21600r21600,l21600,xe">
              <v:stroke joinstyle="miter"/>
              <v:path gradientshapeok="t" o:connecttype="rect"/>
            </v:shapetype>
            <v:shape id="Text Box 1" o:spid="_x0000_s1026" type="#_x0000_t202" style="position:absolute;left:0;text-align:left;margin-left:-18.05pt;margin-top:20.1pt;width:378pt;height:62.65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" filled="f" stroked="f">
              <v:textbox inset=",7.2pt,,7.2pt">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77777777" w:rsidR="003060E7" w:rsidRDefault="003060E7" w:rsidP="00AD46D6">
                    <w:pPr>
                      <w:pStyle w:val="Titel"/>
                      <w:jc w:val="left"/>
                    </w:pPr>
                    <w:r>
                      <w:rPr>
                        <w:rFonts w:ascii="Arial" w:hAnsi="Arial" w:cs="Arial"/>
                        <w:sz w:val="28"/>
                        <w:szCs w:val="28"/>
                      </w:rPr>
                      <w:br/>
                    </w:r>
                    <w:r>
                      <w:rPr>
                        <w:rFonts w:ascii="Arial" w:hAnsi="Arial" w:cs="Arial"/>
                      </w:rPr>
                      <w:t>Team</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v:textbox>
              <w10:wrap type="through"/>
            </v:shape>
          </w:pict>
        </mc:Fallback>
      </mc:AlternateContent>
    </w:r>
    <w:r>
      <w:rPr>
        <w:noProof/>
      </w:rPr>
      <w:drawing>
        <wp:anchor distT="0" distB="0" distL="114300" distR="114300" simplePos="0" relativeHeight="251656192" behindDoc="0" locked="0" layoutInCell="1" allowOverlap="1" wp14:anchorId="2127DB0F" wp14:editId="110B9B67">
          <wp:simplePos x="0" y="0"/>
          <wp:positionH relativeFrom="column">
            <wp:posOffset>5231765</wp:posOffset>
          </wp:positionH>
          <wp:positionV relativeFrom="paragraph">
            <wp:posOffset>77470</wp:posOffset>
          </wp:positionV>
          <wp:extent cx="1228725" cy="1219200"/>
          <wp:effectExtent l="0" t="0" r="9525" b="0"/>
          <wp:wrapThrough wrapText="bothSides">
            <wp:wrapPolygon edited="0">
              <wp:start x="0" y="0"/>
              <wp:lineTo x="0" y="21263"/>
              <wp:lineTo x="21433" y="21263"/>
              <wp:lineTo x="21433" y="0"/>
              <wp:lineTo x="0" y="0"/>
            </wp:wrapPolygon>
          </wp:wrapThrough>
          <wp:docPr id="99" name="Afbeelding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46BB8" w14:textId="77777777" w:rsidR="003060E7" w:rsidRDefault="003060E7">
    <w:pPr>
      <w:pStyle w:val="Koptekst"/>
      <w:spacing w:line="276" w:lineRule="auto"/>
      <w:ind w:left="-1134"/>
      <w:rPr>
        <w:rFonts w:ascii="Arial" w:hAnsi="Arial" w:cs="Arial"/>
        <w:sz w:val="20"/>
        <w:szCs w:val="20"/>
      </w:rPr>
    </w:pPr>
  </w:p>
  <w:p w14:paraId="13D54B16" w14:textId="77777777" w:rsidR="003060E7" w:rsidRDefault="003060E7">
    <w:pPr>
      <w:pStyle w:val="Koptekst"/>
      <w:spacing w:line="276" w:lineRule="auto"/>
      <w:ind w:left="-1134"/>
      <w:jc w:val="right"/>
    </w:pPr>
    <w:r w:rsidRPr="00935D27">
      <w:rPr>
        <w:noProof/>
      </w:rPr>
      <mc:AlternateContent>
        <mc:Choice Requires="wps">
          <w:drawing>
            <wp:anchor distT="0" distB="0" distL="114300" distR="114300" simplePos="0" relativeHeight="251681792" behindDoc="0" locked="0" layoutInCell="1" allowOverlap="1" wp14:anchorId="1E4A9A49" wp14:editId="2F0DABCD">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E4A9A49" id="_x0000_t202" coordsize="21600,21600" o:spt="202" path="m,l,21600r21600,l21600,xe">
              <v:stroke joinstyle="miter"/>
              <v:path gradientshapeok="t" o:connecttype="rect"/>
            </v:shapetype>
            <v:shape id="_x0000_s1027" type="#_x0000_t202" style="position:absolute;left:0;text-align:left;margin-left:0;margin-top:30pt;width:378pt;height:62.6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" filled="f" stroked="f">
              <v:textbox inset=",7.2pt,,7.2pt">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v:textbox>
              <w10:wrap type="through"/>
            </v:shape>
          </w:pict>
        </mc:Fallback>
      </mc:AlternateContent>
    </w:r>
    <w:r w:rsidRPr="00935D27">
      <w:rPr>
        <w:noProof/>
      </w:rPr>
      <w:drawing>
        <wp:anchor distT="0" distB="0" distL="114300" distR="114300" simplePos="0" relativeHeight="251686912" behindDoc="0" locked="0" layoutInCell="1" allowOverlap="1" wp14:anchorId="3A84A3AD" wp14:editId="0D87F346">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499" w14:textId="77777777" w:rsidR="008E48BD" w:rsidRDefault="008E48BD">
    <w:pPr>
      <w:pStyle w:val="Koptekst"/>
      <w:spacing w:line="276" w:lineRule="auto"/>
      <w:ind w:left="-1134"/>
      <w:rPr>
        <w:rFonts w:ascii="Arial" w:hAnsi="Arial" w:cs="Arial"/>
        <w:sz w:val="20"/>
        <w:szCs w:val="20"/>
      </w:rPr>
    </w:pPr>
  </w:p>
  <w:p w14:paraId="3E715848" w14:textId="77777777" w:rsidR="008E48BD" w:rsidRPr="00AC749F" w:rsidRDefault="008E48BD">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3280" behindDoc="0" locked="0" layoutInCell="1" allowOverlap="1" wp14:anchorId="6277F5CF" wp14:editId="2F1DF505">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77777777" w:rsidR="008E48BD" w:rsidRPr="00C24CEE" w:rsidRDefault="008E48BD" w:rsidP="00C24CEE">
                          <w:pPr>
                            <w:rPr>
                              <w:b/>
                            </w:rPr>
                          </w:pPr>
                          <w:r w:rsidRPr="00C24CEE">
                            <w:rPr>
                              <w:rFonts w:ascii="Arial" w:hAnsi="Arial" w:cs="Arial"/>
                              <w:b/>
                              <w:sz w:val="28"/>
                              <w:szCs w:val="28"/>
                            </w:rPr>
                            <w:br/>
                          </w:r>
                          <w:r>
                            <w:rPr>
                              <w:rFonts w:ascii="Arial" w:hAnsi="Arial" w:cs="Arial"/>
                              <w:b/>
                            </w:rPr>
                            <w:t>Team</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77F5CF" id="_x0000_t202" coordsize="21600,21600" o:spt="202" path="m,l,21600r21600,l21600,xe">
              <v:stroke joinstyle="miter"/>
              <v:path gradientshapeok="t" o:connecttype="rect"/>
            </v:shapetype>
            <v:shape id="_x0000_s1028" type="#_x0000_t202" style="position:absolute;left:0;text-align:left;margin-left:0;margin-top:30pt;width:378pt;height:62.65pt;z-index:25187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qijExLsBAABzAwAADgAAAAAAAAAAAAAAAAAuAgAAZHJzL2Uy&#10;b0RvYy54bWxQSwECLQAUAAYACAAAACEAwcHRzNoAAAAHAQAADwAAAAAAAAAAAAAAAAAVBAAAZHJz&#10;L2Rvd25yZXYueG1sUEsFBgAAAAAEAAQA8wAAABwFAAAAAA==&#10;" filled="f" stroked="f">
              <v:textbox inset=",7.2pt,,7.2pt">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77777777" w:rsidR="008E48BD" w:rsidRPr="00C24CEE" w:rsidRDefault="008E48BD" w:rsidP="00C24CEE">
                    <w:pPr>
                      <w:rPr>
                        <w:b/>
                      </w:rPr>
                    </w:pPr>
                    <w:r w:rsidRPr="00C24CEE">
                      <w:rPr>
                        <w:rFonts w:ascii="Arial" w:hAnsi="Arial" w:cs="Arial"/>
                        <w:b/>
                        <w:sz w:val="28"/>
                        <w:szCs w:val="28"/>
                      </w:rPr>
                      <w:br/>
                    </w:r>
                    <w:r>
                      <w:rPr>
                        <w:rFonts w:ascii="Arial" w:hAnsi="Arial" w:cs="Arial"/>
                        <w:b/>
                      </w:rPr>
                      <w:t>Team</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4304" behindDoc="0" locked="0" layoutInCell="1" allowOverlap="1" wp14:anchorId="2B4D8D18" wp14:editId="592AA81C">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006E" w14:textId="77777777" w:rsidR="00AC51E1" w:rsidRDefault="00AC51E1">
    <w:pPr>
      <w:pStyle w:val="Koptekst"/>
      <w:spacing w:line="276" w:lineRule="auto"/>
      <w:ind w:left="-1134"/>
      <w:rPr>
        <w:rFonts w:ascii="Arial" w:hAnsi="Arial" w:cs="Arial"/>
        <w:sz w:val="20"/>
        <w:szCs w:val="20"/>
      </w:rPr>
    </w:pPr>
  </w:p>
  <w:p w14:paraId="2C1348B0" w14:textId="77777777" w:rsidR="00AC51E1" w:rsidRPr="00AC749F" w:rsidRDefault="00AC51E1">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6352" behindDoc="0" locked="0" layoutInCell="1" allowOverlap="1" wp14:anchorId="7AD861C6" wp14:editId="5A2BE0F7">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21"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77777777" w:rsidR="00AC51E1" w:rsidRPr="00C24CEE" w:rsidRDefault="00AC51E1" w:rsidP="00C24CEE">
                          <w:pPr>
                            <w:rPr>
                              <w:b/>
                            </w:rPr>
                          </w:pPr>
                          <w:r w:rsidRPr="00C24CEE">
                            <w:rPr>
                              <w:rFonts w:ascii="Arial" w:hAnsi="Arial" w:cs="Arial"/>
                              <w:b/>
                              <w:sz w:val="28"/>
                              <w:szCs w:val="28"/>
                            </w:rPr>
                            <w:br/>
                          </w:r>
                          <w:r>
                            <w:rPr>
                              <w:rFonts w:ascii="Arial" w:hAnsi="Arial" w:cs="Arial"/>
                              <w:b/>
                            </w:rPr>
                            <w:t>Team</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AD861C6" id="_x0000_t202" coordsize="21600,21600" o:spt="202" path="m,l,21600r21600,l21600,xe">
              <v:stroke joinstyle="miter"/>
              <v:path gradientshapeok="t" o:connecttype="rect"/>
            </v:shapetype>
            <v:shape id="_x0000_s1029" type="#_x0000_t202" style="position:absolute;left:0;text-align:left;margin-left:0;margin-top:30pt;width:378pt;height:62.65pt;z-index:25187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MuOkkLsBAABzAwAADgAAAAAAAAAAAAAAAAAuAgAAZHJzL2Uy&#10;b0RvYy54bWxQSwECLQAUAAYACAAAACEAwcHRzNoAAAAHAQAADwAAAAAAAAAAAAAAAAAVBAAAZHJz&#10;L2Rvd25yZXYueG1sUEsFBgAAAAAEAAQA8wAAABwFAAAAAA==&#10;" filled="f" stroked="f">
              <v:textbox inset=",7.2pt,,7.2pt">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77777777" w:rsidR="00AC51E1" w:rsidRPr="00C24CEE" w:rsidRDefault="00AC51E1" w:rsidP="00C24CEE">
                    <w:pPr>
                      <w:rPr>
                        <w:b/>
                      </w:rPr>
                    </w:pPr>
                    <w:r w:rsidRPr="00C24CEE">
                      <w:rPr>
                        <w:rFonts w:ascii="Arial" w:hAnsi="Arial" w:cs="Arial"/>
                        <w:b/>
                        <w:sz w:val="28"/>
                        <w:szCs w:val="28"/>
                      </w:rPr>
                      <w:br/>
                    </w:r>
                    <w:r>
                      <w:rPr>
                        <w:rFonts w:ascii="Arial" w:hAnsi="Arial" w:cs="Arial"/>
                        <w:b/>
                      </w:rPr>
                      <w:t>Team</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7376" behindDoc="0" locked="0" layoutInCell="1" allowOverlap="1" wp14:anchorId="60623D45" wp14:editId="33D55C3B">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1FB0" w14:textId="77777777" w:rsidR="003060E7" w:rsidRDefault="003060E7">
    <w:pPr>
      <w:pStyle w:val="Koptekst"/>
      <w:spacing w:line="276" w:lineRule="auto"/>
      <w:ind w:left="-1134"/>
      <w:rPr>
        <w:rFonts w:ascii="Arial" w:hAnsi="Arial" w:cs="Arial"/>
        <w:sz w:val="20"/>
        <w:szCs w:val="20"/>
      </w:rPr>
    </w:pPr>
  </w:p>
  <w:p w14:paraId="1FA88EC3" w14:textId="77777777" w:rsidR="003060E7" w:rsidRDefault="003060E7">
    <w:pPr>
      <w:pStyle w:val="Koptekst"/>
      <w:spacing w:line="276" w:lineRule="auto"/>
      <w:ind w:left="-1134"/>
      <w:jc w:val="right"/>
    </w:pPr>
    <w:r w:rsidRPr="00935D27">
      <w:rPr>
        <w:rFonts w:ascii="Arial" w:hAnsi="Arial" w:cs="Arial"/>
        <w:noProof/>
        <w:sz w:val="20"/>
        <w:szCs w:val="20"/>
      </w:rPr>
      <mc:AlternateContent>
        <mc:Choice Requires="wps">
          <w:drawing>
            <wp:anchor distT="0" distB="0" distL="114300" distR="114300" simplePos="0" relativeHeight="251645952" behindDoc="0" locked="0" layoutInCell="1" allowOverlap="1" wp14:anchorId="5C31F717" wp14:editId="03E11A9B">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3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5C31F717" id="_x0000_t202" coordsize="21600,21600" o:spt="202" path="m,l,21600r21600,l21600,xe">
              <v:stroke joinstyle="miter"/>
              <v:path gradientshapeok="t" o:connecttype="rect"/>
            </v:shapetype>
            <v:shape id="_x0000_s1030" type="#_x0000_t202" style="position:absolute;left:0;text-align:left;margin-left:0;margin-top:30pt;width:378pt;height:62.6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" filled="f" stroked="f">
              <v:textbox inset=",7.2pt,,7.2pt">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v:textbox>
              <w10:wrap type="through"/>
            </v:shape>
          </w:pict>
        </mc:Fallback>
      </mc:AlternateContent>
    </w:r>
    <w:r w:rsidRPr="00935D27">
      <w:rPr>
        <w:rFonts w:ascii="Arial" w:hAnsi="Arial" w:cs="Arial"/>
        <w:noProof/>
        <w:sz w:val="20"/>
        <w:szCs w:val="20"/>
      </w:rPr>
      <w:drawing>
        <wp:anchor distT="0" distB="0" distL="114300" distR="114300" simplePos="0" relativeHeight="251651072" behindDoc="0" locked="0" layoutInCell="1" allowOverlap="1" wp14:anchorId="6D5E3ED0" wp14:editId="539C9418">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273C7" w14:textId="77777777" w:rsidR="003060E7" w:rsidRDefault="003060E7">
    <w:pPr>
      <w:pStyle w:val="Koptekst"/>
      <w:spacing w:line="276" w:lineRule="auto"/>
      <w:ind w:left="-1134"/>
      <w:rPr>
        <w:rFonts w:ascii="Arial" w:hAnsi="Arial" w:cs="Arial"/>
        <w:sz w:val="20"/>
        <w:szCs w:val="20"/>
      </w:rPr>
    </w:pPr>
  </w:p>
  <w:p w14:paraId="2F90886A"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71552" behindDoc="0" locked="0" layoutInCell="1" allowOverlap="1" wp14:anchorId="181E51AF" wp14:editId="5E305DB9">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63"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81E51AF" id="_x0000_t202" coordsize="21600,21600" o:spt="202" path="m,l,21600r21600,l21600,xe">
              <v:stroke joinstyle="miter"/>
              <v:path gradientshapeok="t" o:connecttype="rect"/>
            </v:shapetype>
            <v:shape id="_x0000_s1031" type="#_x0000_t202" style="position:absolute;left:0;text-align:left;margin-left:0;margin-top:30pt;width:378pt;height:62.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" filled="f" stroked="f">
              <v:textbox inset=",7.2pt,,7.2pt">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76672" behindDoc="0" locked="0" layoutInCell="1" allowOverlap="1" wp14:anchorId="0BE69706" wp14:editId="283C7C3A">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DC2B" w14:textId="77777777" w:rsidR="003060E7" w:rsidRDefault="003060E7">
    <w:pPr>
      <w:pStyle w:val="Koptekst"/>
      <w:spacing w:line="276" w:lineRule="auto"/>
      <w:ind w:left="-1134"/>
      <w:rPr>
        <w:rFonts w:ascii="Arial" w:hAnsi="Arial" w:cs="Arial"/>
        <w:sz w:val="20"/>
        <w:szCs w:val="20"/>
      </w:rPr>
    </w:pPr>
  </w:p>
  <w:p w14:paraId="267544A6"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0208" behindDoc="0" locked="0" layoutInCell="1" allowOverlap="1" wp14:anchorId="7DDD47E1" wp14:editId="2D1B7262">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DDD47E1" id="_x0000_t202" coordsize="21600,21600" o:spt="202" path="m,l,21600r21600,l21600,xe">
              <v:stroke joinstyle="miter"/>
              <v:path gradientshapeok="t" o:connecttype="rect"/>
            </v:shapetype>
            <v:shape id="_x0000_s1032" type="#_x0000_t202" style="position:absolute;left:0;text-align:left;margin-left:0;margin-top:30pt;width:378pt;height:62.65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iwA2TrsBAABzAwAADgAAAAAAAAAAAAAAAAAuAgAAZHJzL2Uy&#10;b0RvYy54bWxQSwECLQAUAAYACAAAACEAwcHRzNoAAAAHAQAADwAAAAAAAAAAAAAAAAAVBAAAZHJz&#10;L2Rvd25yZXYueG1sUEsFBgAAAAAEAAQA8wAAABwFAAAAAA==&#10;" filled="f" stroked="f">
              <v:textbox inset=",7.2pt,,7.2pt">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1232" behindDoc="0" locked="0" layoutInCell="1" allowOverlap="1" wp14:anchorId="10FFE5F5" wp14:editId="44259F00">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A2B1F74"/>
    <w:multiLevelType w:val="multilevel"/>
    <w:tmpl w:val="B9C8E77A"/>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8463CEB"/>
    <w:multiLevelType w:val="multilevel"/>
    <w:tmpl w:val="80A84610"/>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35E3FBC"/>
    <w:multiLevelType w:val="multilevel"/>
    <w:tmpl w:val="7D92D006"/>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98189372">
    <w:abstractNumId w:val="1"/>
  </w:num>
  <w:num w:numId="2" w16cid:durableId="983659332">
    <w:abstractNumId w:val="4"/>
  </w:num>
  <w:num w:numId="3" w16cid:durableId="620502193">
    <w:abstractNumId w:val="2"/>
  </w:num>
  <w:num w:numId="4" w16cid:durableId="2121296912">
    <w:abstractNumId w:val="0"/>
  </w:num>
  <w:num w:numId="5" w16cid:durableId="965426124">
    <w:abstractNumId w:val="3"/>
  </w:num>
  <w:num w:numId="6" w16cid:durableId="163594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1" w:cryptProviderType="rsaAES" w:cryptAlgorithmClass="hash" w:cryptAlgorithmType="typeAny" w:cryptAlgorithmSid="14" w:cryptSpinCount="100000" w:hash="Onb8PHO2ArrgAg8suuZEUDJOiUNtDg4+tKtQoqxftmMIEuQ9lAJJuhiYJcInkRSyPvTa90Nz46UCKdQhpEN+7Q==" w:salt="+7be5phLKHr7U5/UX6XQ5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6"/>
    <w:rsid w:val="000121BB"/>
    <w:rsid w:val="00024AB3"/>
    <w:rsid w:val="00035D47"/>
    <w:rsid w:val="00046159"/>
    <w:rsid w:val="000527D0"/>
    <w:rsid w:val="0005312B"/>
    <w:rsid w:val="000535BF"/>
    <w:rsid w:val="000776AE"/>
    <w:rsid w:val="000851C0"/>
    <w:rsid w:val="000A137D"/>
    <w:rsid w:val="000B45E3"/>
    <w:rsid w:val="000B5970"/>
    <w:rsid w:val="000C557A"/>
    <w:rsid w:val="000D4451"/>
    <w:rsid w:val="000F6469"/>
    <w:rsid w:val="00100500"/>
    <w:rsid w:val="0011462E"/>
    <w:rsid w:val="00114A61"/>
    <w:rsid w:val="00117F56"/>
    <w:rsid w:val="001204B3"/>
    <w:rsid w:val="00132397"/>
    <w:rsid w:val="0014779E"/>
    <w:rsid w:val="00150759"/>
    <w:rsid w:val="0017333C"/>
    <w:rsid w:val="00190390"/>
    <w:rsid w:val="001A01B5"/>
    <w:rsid w:val="001C6ADD"/>
    <w:rsid w:val="001E5F32"/>
    <w:rsid w:val="001F00E8"/>
    <w:rsid w:val="001F204C"/>
    <w:rsid w:val="001F3B74"/>
    <w:rsid w:val="00201760"/>
    <w:rsid w:val="00220FEE"/>
    <w:rsid w:val="00242C7A"/>
    <w:rsid w:val="00246F15"/>
    <w:rsid w:val="00287FCB"/>
    <w:rsid w:val="002A6647"/>
    <w:rsid w:val="002D75FB"/>
    <w:rsid w:val="0030063F"/>
    <w:rsid w:val="00305227"/>
    <w:rsid w:val="003060E7"/>
    <w:rsid w:val="00312C57"/>
    <w:rsid w:val="00334536"/>
    <w:rsid w:val="00350D62"/>
    <w:rsid w:val="00356742"/>
    <w:rsid w:val="00370D92"/>
    <w:rsid w:val="00384D61"/>
    <w:rsid w:val="003A0034"/>
    <w:rsid w:val="003A376A"/>
    <w:rsid w:val="003C013F"/>
    <w:rsid w:val="003D60AD"/>
    <w:rsid w:val="003E0443"/>
    <w:rsid w:val="003E1E5C"/>
    <w:rsid w:val="00400D4D"/>
    <w:rsid w:val="00421085"/>
    <w:rsid w:val="004265EA"/>
    <w:rsid w:val="00435CAE"/>
    <w:rsid w:val="00467F63"/>
    <w:rsid w:val="004822B9"/>
    <w:rsid w:val="0048589D"/>
    <w:rsid w:val="00497491"/>
    <w:rsid w:val="004A7365"/>
    <w:rsid w:val="004B1667"/>
    <w:rsid w:val="004F167C"/>
    <w:rsid w:val="00501824"/>
    <w:rsid w:val="00511581"/>
    <w:rsid w:val="00512CAC"/>
    <w:rsid w:val="00532F83"/>
    <w:rsid w:val="0054723D"/>
    <w:rsid w:val="00552E65"/>
    <w:rsid w:val="0056296D"/>
    <w:rsid w:val="0056391D"/>
    <w:rsid w:val="00566E1A"/>
    <w:rsid w:val="005802F7"/>
    <w:rsid w:val="00581E75"/>
    <w:rsid w:val="005966EC"/>
    <w:rsid w:val="005A11AF"/>
    <w:rsid w:val="005B7870"/>
    <w:rsid w:val="005C16CF"/>
    <w:rsid w:val="005D4291"/>
    <w:rsid w:val="005D6B9C"/>
    <w:rsid w:val="005E088A"/>
    <w:rsid w:val="005E535E"/>
    <w:rsid w:val="005F2CE8"/>
    <w:rsid w:val="005F7236"/>
    <w:rsid w:val="00604ED7"/>
    <w:rsid w:val="006315A2"/>
    <w:rsid w:val="00636C7A"/>
    <w:rsid w:val="00667EA1"/>
    <w:rsid w:val="0067747C"/>
    <w:rsid w:val="0068722A"/>
    <w:rsid w:val="006A4401"/>
    <w:rsid w:val="006B0A18"/>
    <w:rsid w:val="006C6AA3"/>
    <w:rsid w:val="00701CC4"/>
    <w:rsid w:val="0072609D"/>
    <w:rsid w:val="00732D68"/>
    <w:rsid w:val="00796A2F"/>
    <w:rsid w:val="00797965"/>
    <w:rsid w:val="007B3967"/>
    <w:rsid w:val="007F1361"/>
    <w:rsid w:val="007F2EA9"/>
    <w:rsid w:val="007F3F7A"/>
    <w:rsid w:val="00817A86"/>
    <w:rsid w:val="00826E85"/>
    <w:rsid w:val="008501B4"/>
    <w:rsid w:val="0086592E"/>
    <w:rsid w:val="00885445"/>
    <w:rsid w:val="008B3D36"/>
    <w:rsid w:val="008C07D2"/>
    <w:rsid w:val="008D03FD"/>
    <w:rsid w:val="008E48BD"/>
    <w:rsid w:val="008F16B9"/>
    <w:rsid w:val="009030FC"/>
    <w:rsid w:val="009065A0"/>
    <w:rsid w:val="00922EC3"/>
    <w:rsid w:val="0092360B"/>
    <w:rsid w:val="00927E03"/>
    <w:rsid w:val="009318D3"/>
    <w:rsid w:val="00935D27"/>
    <w:rsid w:val="00937EA6"/>
    <w:rsid w:val="00953FDA"/>
    <w:rsid w:val="00973A0D"/>
    <w:rsid w:val="00986566"/>
    <w:rsid w:val="00994BCD"/>
    <w:rsid w:val="009953D1"/>
    <w:rsid w:val="009A5E35"/>
    <w:rsid w:val="009B2623"/>
    <w:rsid w:val="009B5883"/>
    <w:rsid w:val="009B7007"/>
    <w:rsid w:val="009C6663"/>
    <w:rsid w:val="009D697C"/>
    <w:rsid w:val="009E6A2D"/>
    <w:rsid w:val="009E7209"/>
    <w:rsid w:val="009F1325"/>
    <w:rsid w:val="00A06F2D"/>
    <w:rsid w:val="00A209A3"/>
    <w:rsid w:val="00A242CE"/>
    <w:rsid w:val="00A26D6F"/>
    <w:rsid w:val="00A46737"/>
    <w:rsid w:val="00A66717"/>
    <w:rsid w:val="00A71D8C"/>
    <w:rsid w:val="00A74337"/>
    <w:rsid w:val="00A76CAA"/>
    <w:rsid w:val="00A777DB"/>
    <w:rsid w:val="00A91164"/>
    <w:rsid w:val="00A946D9"/>
    <w:rsid w:val="00A9507F"/>
    <w:rsid w:val="00AA3585"/>
    <w:rsid w:val="00AB625E"/>
    <w:rsid w:val="00AC51E1"/>
    <w:rsid w:val="00AC6497"/>
    <w:rsid w:val="00AC749F"/>
    <w:rsid w:val="00AD222E"/>
    <w:rsid w:val="00AD2D34"/>
    <w:rsid w:val="00AD46D6"/>
    <w:rsid w:val="00AE10FA"/>
    <w:rsid w:val="00AF3EDB"/>
    <w:rsid w:val="00B137F9"/>
    <w:rsid w:val="00B14CE6"/>
    <w:rsid w:val="00B252C4"/>
    <w:rsid w:val="00B27A65"/>
    <w:rsid w:val="00B660A7"/>
    <w:rsid w:val="00B66A01"/>
    <w:rsid w:val="00B72EBA"/>
    <w:rsid w:val="00B8525F"/>
    <w:rsid w:val="00BA7933"/>
    <w:rsid w:val="00BB20AC"/>
    <w:rsid w:val="00BB4F4E"/>
    <w:rsid w:val="00BC3D92"/>
    <w:rsid w:val="00C17E1A"/>
    <w:rsid w:val="00C24CEE"/>
    <w:rsid w:val="00C30302"/>
    <w:rsid w:val="00C44767"/>
    <w:rsid w:val="00C50E3D"/>
    <w:rsid w:val="00C51D22"/>
    <w:rsid w:val="00C5459B"/>
    <w:rsid w:val="00C85F82"/>
    <w:rsid w:val="00C949AD"/>
    <w:rsid w:val="00C96126"/>
    <w:rsid w:val="00C97A6E"/>
    <w:rsid w:val="00CA089C"/>
    <w:rsid w:val="00CA5FCF"/>
    <w:rsid w:val="00CB0A36"/>
    <w:rsid w:val="00CB3564"/>
    <w:rsid w:val="00CB5302"/>
    <w:rsid w:val="00CE0C7F"/>
    <w:rsid w:val="00CF6B6C"/>
    <w:rsid w:val="00CF72E5"/>
    <w:rsid w:val="00D06A71"/>
    <w:rsid w:val="00D433E4"/>
    <w:rsid w:val="00DA3EEA"/>
    <w:rsid w:val="00DC3225"/>
    <w:rsid w:val="00DC616B"/>
    <w:rsid w:val="00DC6D8B"/>
    <w:rsid w:val="00DD4D25"/>
    <w:rsid w:val="00DD563F"/>
    <w:rsid w:val="00DE39CF"/>
    <w:rsid w:val="00DE3E2C"/>
    <w:rsid w:val="00DE7CD2"/>
    <w:rsid w:val="00DF4399"/>
    <w:rsid w:val="00DF6D80"/>
    <w:rsid w:val="00DF7795"/>
    <w:rsid w:val="00E003AB"/>
    <w:rsid w:val="00E167B5"/>
    <w:rsid w:val="00E230E2"/>
    <w:rsid w:val="00E2619D"/>
    <w:rsid w:val="00E519F6"/>
    <w:rsid w:val="00E548D5"/>
    <w:rsid w:val="00E81373"/>
    <w:rsid w:val="00E95146"/>
    <w:rsid w:val="00EB6CA2"/>
    <w:rsid w:val="00EC592F"/>
    <w:rsid w:val="00ED513D"/>
    <w:rsid w:val="00EF05AA"/>
    <w:rsid w:val="00F20C57"/>
    <w:rsid w:val="00F253C8"/>
    <w:rsid w:val="00F61341"/>
    <w:rsid w:val="00F76659"/>
    <w:rsid w:val="00F777AE"/>
    <w:rsid w:val="00F77882"/>
    <w:rsid w:val="00F81FA3"/>
    <w:rsid w:val="00F84DC6"/>
    <w:rsid w:val="00FD0878"/>
    <w:rsid w:val="00FF104D"/>
    <w:rsid w:val="00FF2478"/>
    <w:rsid w:val="00FF2FC7"/>
    <w:rsid w:val="00FF6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2A1C9"/>
  <w15:docId w15:val="{F5480F23-917E-45B3-BDEE-D47573F2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1AF"/>
    <w:pPr>
      <w:suppressAutoHyphens/>
    </w:pPr>
    <w:rPr>
      <w:sz w:val="24"/>
      <w:szCs w:val="24"/>
    </w:rPr>
  </w:style>
  <w:style w:type="paragraph" w:styleId="Kop1">
    <w:name w:val="heading 1"/>
    <w:basedOn w:val="Standaard"/>
    <w:next w:val="Standaard"/>
    <w:pPr>
      <w:keepNext/>
      <w:ind w:firstLine="708"/>
      <w:outlineLvl w:val="0"/>
    </w:pPr>
    <w:rPr>
      <w:i/>
      <w:iCs/>
    </w:rPr>
  </w:style>
  <w:style w:type="paragraph" w:styleId="Kop2">
    <w:name w:val="heading 2"/>
    <w:basedOn w:val="Standaard"/>
    <w:next w:val="Standaard"/>
    <w:pPr>
      <w:keepNext/>
      <w:outlineLvl w:val="1"/>
    </w:pPr>
  </w:style>
  <w:style w:type="paragraph" w:styleId="Kop3">
    <w:name w:val="heading 3"/>
    <w:basedOn w:val="Standaard"/>
    <w:next w:val="Standaard"/>
    <w:pPr>
      <w:keepNext/>
      <w:outlineLvl w:val="2"/>
    </w:pPr>
    <w:rPr>
      <w:rFonts w:ascii="Verdana" w:hAnsi="Verdana"/>
      <w:b/>
      <w:bCs/>
      <w:sz w:val="20"/>
    </w:rPr>
  </w:style>
  <w:style w:type="paragraph" w:styleId="Kop4">
    <w:name w:val="heading 4"/>
    <w:basedOn w:val="Standaard"/>
    <w:next w:val="Standaard"/>
    <w:pPr>
      <w:keepNext/>
      <w:outlineLvl w:val="3"/>
    </w:pPr>
    <w:rPr>
      <w:rFonts w:ascii="Verdana" w:hAnsi="Verdana"/>
      <w:b/>
      <w:bCs/>
      <w:sz w:val="18"/>
    </w:rPr>
  </w:style>
  <w:style w:type="paragraph" w:styleId="Kop5">
    <w:name w:val="heading 5"/>
    <w:basedOn w:val="Standaard"/>
    <w:next w:val="Standaard"/>
    <w:pPr>
      <w:keepNext/>
      <w:outlineLvl w:val="4"/>
    </w:pPr>
    <w:rPr>
      <w:rFonts w:ascii="Verdana" w:hAnsi="Verdana"/>
      <w:bCs/>
      <w:sz w:val="18"/>
      <w:u w:val="single"/>
    </w:rPr>
  </w:style>
  <w:style w:type="paragraph" w:styleId="Kop6">
    <w:name w:val="heading 6"/>
    <w:basedOn w:val="Standaard"/>
    <w:next w:val="Standaard"/>
    <w:pPr>
      <w:keepNext/>
      <w:outlineLvl w:val="5"/>
    </w:pPr>
    <w:rPr>
      <w:rFonts w:ascii="Verdana" w:hAnsi="Verdana"/>
      <w:b/>
      <w:bCs/>
    </w:rPr>
  </w:style>
  <w:style w:type="paragraph" w:styleId="Kop7">
    <w:name w:val="heading 7"/>
    <w:basedOn w:val="Standaard"/>
    <w:next w:val="Standaard"/>
    <w:pPr>
      <w:keepNext/>
      <w:outlineLvl w:val="6"/>
    </w:pPr>
    <w:rPr>
      <w:rFonts w:ascii="Verdana" w:hAnsi="Verdana"/>
      <w:sz w:val="44"/>
    </w:rPr>
  </w:style>
  <w:style w:type="paragraph" w:styleId="Kop8">
    <w:name w:val="heading 8"/>
    <w:basedOn w:val="Standaard"/>
    <w:next w:val="Standaard"/>
    <w:pPr>
      <w:keepNext/>
      <w:outlineLvl w:val="7"/>
    </w:pPr>
    <w:rPr>
      <w:rFonts w:ascii="Verdana" w:hAnsi="Verdana"/>
      <w:sz w:val="40"/>
    </w:rPr>
  </w:style>
  <w:style w:type="paragraph" w:styleId="Kop9">
    <w:name w:val="heading 9"/>
    <w:basedOn w:val="Standaard"/>
    <w:next w:val="Standaard"/>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Pr>
      <w:rFonts w:ascii="Verdana" w:hAnsi="Verdana" w:cs="Arial"/>
      <w:sz w:val="48"/>
    </w:rPr>
  </w:style>
  <w:style w:type="paragraph" w:styleId="Plattetekst">
    <w:name w:val="Body Text"/>
    <w:basedOn w:val="Standaard"/>
    <w:rPr>
      <w:rFonts w:ascii="Verdana" w:hAnsi="Verdana"/>
      <w:sz w:val="20"/>
    </w:rPr>
  </w:style>
  <w:style w:type="paragraph" w:styleId="Plattetekst2">
    <w:name w:val="Body Text 2"/>
    <w:basedOn w:val="Standaard"/>
    <w:rPr>
      <w:rFonts w:ascii="Verdana" w:hAnsi="Verdana"/>
      <w:sz w:val="18"/>
    </w:rPr>
  </w:style>
  <w:style w:type="paragraph" w:styleId="Voettekst">
    <w:name w:val="footer"/>
    <w:basedOn w:val="Standaard"/>
    <w:link w:val="VoettekstChar"/>
    <w:pPr>
      <w:tabs>
        <w:tab w:val="center" w:pos="4153"/>
        <w:tab w:val="right" w:pos="8306"/>
      </w:tabs>
    </w:pPr>
  </w:style>
  <w:style w:type="character" w:styleId="Paginanummer">
    <w:name w:val="page number"/>
    <w:basedOn w:val="Standaardalinea-lettertype"/>
  </w:style>
  <w:style w:type="paragraph" w:styleId="Plattetekst3">
    <w:name w:val="Body Text 3"/>
    <w:basedOn w:val="Standaard"/>
    <w:rPr>
      <w:rFonts w:ascii="Verdana" w:hAnsi="Verdana"/>
      <w:b/>
      <w:bCs/>
      <w:i/>
      <w:iCs/>
      <w:sz w:val="20"/>
    </w:rPr>
  </w:style>
  <w:style w:type="character" w:styleId="Hyperlink">
    <w:name w:val="Hyperlink"/>
    <w:rPr>
      <w:color w:val="0000FF"/>
      <w:u w:val="single"/>
    </w:rPr>
  </w:style>
  <w:style w:type="paragraph" w:styleId="Plattetekstinspringen">
    <w:name w:val="Body Text Indent"/>
    <w:basedOn w:val="Standaard"/>
    <w:pPr>
      <w:spacing w:after="120"/>
      <w:ind w:left="283"/>
    </w:pPr>
  </w:style>
  <w:style w:type="character" w:customStyle="1" w:styleId="PlattetekstinspringenChar">
    <w:name w:val="Platte tekst inspringen Char"/>
    <w:rPr>
      <w:sz w:val="24"/>
      <w:szCs w:val="24"/>
    </w:rPr>
  </w:style>
  <w:style w:type="paragraph" w:customStyle="1" w:styleId="Default">
    <w:name w:val="Default"/>
    <w:pPr>
      <w:suppressAutoHyphens/>
      <w:autoSpaceDE w:val="0"/>
    </w:pPr>
    <w:rPr>
      <w:rFonts w:ascii="Verdana" w:hAnsi="Verdana" w:cs="Verdana"/>
      <w:color w:val="000000"/>
      <w:sz w:val="24"/>
      <w:szCs w:val="24"/>
    </w:rPr>
  </w:style>
  <w:style w:type="character" w:styleId="Zwaar">
    <w:name w:val="Strong"/>
    <w:rPr>
      <w:b/>
      <w:bCs/>
    </w:rPr>
  </w:style>
  <w:style w:type="character" w:styleId="Nadruk">
    <w:name w:val="Emphasis"/>
    <w:rPr>
      <w:i/>
      <w:iCs/>
    </w:rPr>
  </w:style>
  <w:style w:type="character" w:customStyle="1" w:styleId="apple-style-span">
    <w:name w:val="apple-style-span"/>
    <w:basedOn w:val="Standaardalinea-lettertype"/>
  </w:style>
  <w:style w:type="paragraph" w:styleId="Koptekst">
    <w:name w:val="header"/>
    <w:basedOn w:val="Standaard"/>
    <w:pPr>
      <w:tabs>
        <w:tab w:val="center" w:pos="4536"/>
        <w:tab w:val="right" w:pos="9072"/>
      </w:tabs>
    </w:pPr>
  </w:style>
  <w:style w:type="character" w:customStyle="1" w:styleId="KoptekstChar">
    <w:name w:val="Koptekst Char"/>
    <w:rPr>
      <w:sz w:val="24"/>
      <w:szCs w:val="24"/>
    </w:rPr>
  </w:style>
  <w:style w:type="character" w:customStyle="1" w:styleId="Kop1Char">
    <w:name w:val="Kop 1 Char"/>
    <w:rPr>
      <w:i/>
      <w:iCs/>
      <w:sz w:val="24"/>
      <w:szCs w:val="24"/>
    </w:rPr>
  </w:style>
  <w:style w:type="character" w:customStyle="1" w:styleId="Kop2Char">
    <w:name w:val="Kop 2 Char"/>
    <w:rPr>
      <w:sz w:val="24"/>
      <w:szCs w:val="24"/>
    </w:rPr>
  </w:style>
  <w:style w:type="character" w:customStyle="1" w:styleId="Kop3Char">
    <w:name w:val="Kop 3 Char"/>
    <w:rPr>
      <w:rFonts w:ascii="Verdana" w:hAnsi="Verdana"/>
      <w:b/>
      <w:bCs/>
      <w:szCs w:val="24"/>
    </w:rPr>
  </w:style>
  <w:style w:type="character" w:customStyle="1" w:styleId="Kop5Char">
    <w:name w:val="Kop 5 Char"/>
    <w:rPr>
      <w:rFonts w:ascii="Verdana" w:hAnsi="Verdana" w:cs="Arial"/>
      <w:bCs/>
      <w:sz w:val="18"/>
      <w:szCs w:val="24"/>
      <w:u w:val="single"/>
    </w:rPr>
  </w:style>
  <w:style w:type="character" w:customStyle="1" w:styleId="Kop6Char">
    <w:name w:val="Kop 6 Char"/>
    <w:rPr>
      <w:rFonts w:ascii="Verdana" w:hAnsi="Verdana"/>
      <w:b/>
      <w:bCs/>
      <w:sz w:val="24"/>
      <w:szCs w:val="24"/>
      <w:shd w:val="clear" w:color="auto" w:fill="auto"/>
    </w:rPr>
  </w:style>
  <w:style w:type="paragraph" w:styleId="Titel">
    <w:name w:val="Title"/>
    <w:basedOn w:val="Standaard"/>
    <w:pPr>
      <w:jc w:val="center"/>
    </w:pPr>
    <w:rPr>
      <w:rFonts w:ascii="Verdana" w:hAnsi="Verdana"/>
      <w:b/>
      <w:bCs/>
    </w:rPr>
  </w:style>
  <w:style w:type="character" w:customStyle="1" w:styleId="TitelChar">
    <w:name w:val="Titel Char"/>
    <w:rPr>
      <w:rFonts w:ascii="Verdana" w:hAnsi="Verdana"/>
      <w:b/>
      <w:bCs/>
      <w:sz w:val="24"/>
      <w:szCs w:val="24"/>
    </w:rPr>
  </w:style>
  <w:style w:type="paragraph" w:customStyle="1" w:styleId="HBVKop2">
    <w:name w:val="HBV Kop 2"/>
    <w:basedOn w:val="Standaard"/>
    <w:qFormat/>
    <w:rPr>
      <w:rFonts w:ascii="Verdana" w:eastAsia="Calibri" w:hAnsi="Verdana"/>
      <w:b/>
      <w:sz w:val="20"/>
      <w:szCs w:val="22"/>
      <w:lang w:eastAsia="en-US"/>
    </w:rPr>
  </w:style>
  <w:style w:type="paragraph" w:styleId="Ballontekst">
    <w:name w:val="Balloon Text"/>
    <w:basedOn w:val="Standaard"/>
    <w:link w:val="BallontekstChar"/>
    <w:uiPriority w:val="99"/>
    <w:semiHidden/>
    <w:unhideWhenUsed/>
    <w:rsid w:val="00B27A65"/>
    <w:rPr>
      <w:rFonts w:ascii="Tahoma" w:hAnsi="Tahoma" w:cs="Tahoma"/>
      <w:sz w:val="16"/>
      <w:szCs w:val="16"/>
    </w:rPr>
  </w:style>
  <w:style w:type="character" w:customStyle="1" w:styleId="BallontekstChar">
    <w:name w:val="Ballontekst Char"/>
    <w:basedOn w:val="Standaardalinea-lettertype"/>
    <w:link w:val="Ballontekst"/>
    <w:uiPriority w:val="99"/>
    <w:semiHidden/>
    <w:rsid w:val="00B27A65"/>
    <w:rPr>
      <w:rFonts w:ascii="Tahoma" w:hAnsi="Tahoma" w:cs="Tahoma"/>
      <w:sz w:val="16"/>
      <w:szCs w:val="16"/>
    </w:rPr>
  </w:style>
  <w:style w:type="character" w:customStyle="1" w:styleId="VoettekstChar">
    <w:name w:val="Voettekst Char"/>
    <w:basedOn w:val="Standaardalinea-lettertype"/>
    <w:link w:val="Voettekst"/>
    <w:rsid w:val="00A74337"/>
    <w:rPr>
      <w:sz w:val="24"/>
      <w:szCs w:val="24"/>
    </w:rPr>
  </w:style>
  <w:style w:type="table" w:styleId="Tabelraster">
    <w:name w:val="Table Grid"/>
    <w:basedOn w:val="Standaardtabel"/>
    <w:uiPriority w:val="59"/>
    <w:rsid w:val="00DF6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BB20AC"/>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0332">
      <w:bodyDiv w:val="1"/>
      <w:marLeft w:val="0"/>
      <w:marRight w:val="0"/>
      <w:marTop w:val="0"/>
      <w:marBottom w:val="0"/>
      <w:divBdr>
        <w:top w:val="none" w:sz="0" w:space="0" w:color="auto"/>
        <w:left w:val="none" w:sz="0" w:space="0" w:color="auto"/>
        <w:bottom w:val="none" w:sz="0" w:space="0" w:color="auto"/>
        <w:right w:val="none" w:sz="0" w:space="0" w:color="auto"/>
      </w:divBdr>
    </w:div>
    <w:div w:id="90012597">
      <w:bodyDiv w:val="1"/>
      <w:marLeft w:val="0"/>
      <w:marRight w:val="0"/>
      <w:marTop w:val="0"/>
      <w:marBottom w:val="0"/>
      <w:divBdr>
        <w:top w:val="none" w:sz="0" w:space="0" w:color="auto"/>
        <w:left w:val="none" w:sz="0" w:space="0" w:color="auto"/>
        <w:bottom w:val="none" w:sz="0" w:space="0" w:color="auto"/>
        <w:right w:val="none" w:sz="0" w:space="0" w:color="auto"/>
      </w:divBdr>
    </w:div>
    <w:div w:id="92944194">
      <w:bodyDiv w:val="1"/>
      <w:marLeft w:val="0"/>
      <w:marRight w:val="0"/>
      <w:marTop w:val="0"/>
      <w:marBottom w:val="0"/>
      <w:divBdr>
        <w:top w:val="none" w:sz="0" w:space="0" w:color="auto"/>
        <w:left w:val="none" w:sz="0" w:space="0" w:color="auto"/>
        <w:bottom w:val="none" w:sz="0" w:space="0" w:color="auto"/>
        <w:right w:val="none" w:sz="0" w:space="0" w:color="auto"/>
      </w:divBdr>
    </w:div>
    <w:div w:id="179322209">
      <w:bodyDiv w:val="1"/>
      <w:marLeft w:val="0"/>
      <w:marRight w:val="0"/>
      <w:marTop w:val="0"/>
      <w:marBottom w:val="0"/>
      <w:divBdr>
        <w:top w:val="none" w:sz="0" w:space="0" w:color="auto"/>
        <w:left w:val="none" w:sz="0" w:space="0" w:color="auto"/>
        <w:bottom w:val="none" w:sz="0" w:space="0" w:color="auto"/>
        <w:right w:val="none" w:sz="0" w:space="0" w:color="auto"/>
      </w:divBdr>
    </w:div>
    <w:div w:id="186717263">
      <w:bodyDiv w:val="1"/>
      <w:marLeft w:val="0"/>
      <w:marRight w:val="0"/>
      <w:marTop w:val="0"/>
      <w:marBottom w:val="0"/>
      <w:divBdr>
        <w:top w:val="none" w:sz="0" w:space="0" w:color="auto"/>
        <w:left w:val="none" w:sz="0" w:space="0" w:color="auto"/>
        <w:bottom w:val="none" w:sz="0" w:space="0" w:color="auto"/>
        <w:right w:val="none" w:sz="0" w:space="0" w:color="auto"/>
      </w:divBdr>
    </w:div>
    <w:div w:id="285546502">
      <w:bodyDiv w:val="1"/>
      <w:marLeft w:val="0"/>
      <w:marRight w:val="0"/>
      <w:marTop w:val="0"/>
      <w:marBottom w:val="0"/>
      <w:divBdr>
        <w:top w:val="none" w:sz="0" w:space="0" w:color="auto"/>
        <w:left w:val="none" w:sz="0" w:space="0" w:color="auto"/>
        <w:bottom w:val="none" w:sz="0" w:space="0" w:color="auto"/>
        <w:right w:val="none" w:sz="0" w:space="0" w:color="auto"/>
      </w:divBdr>
    </w:div>
    <w:div w:id="328213826">
      <w:bodyDiv w:val="1"/>
      <w:marLeft w:val="0"/>
      <w:marRight w:val="0"/>
      <w:marTop w:val="0"/>
      <w:marBottom w:val="0"/>
      <w:divBdr>
        <w:top w:val="none" w:sz="0" w:space="0" w:color="auto"/>
        <w:left w:val="none" w:sz="0" w:space="0" w:color="auto"/>
        <w:bottom w:val="none" w:sz="0" w:space="0" w:color="auto"/>
        <w:right w:val="none" w:sz="0" w:space="0" w:color="auto"/>
      </w:divBdr>
    </w:div>
    <w:div w:id="705369665">
      <w:bodyDiv w:val="1"/>
      <w:marLeft w:val="0"/>
      <w:marRight w:val="0"/>
      <w:marTop w:val="0"/>
      <w:marBottom w:val="0"/>
      <w:divBdr>
        <w:top w:val="none" w:sz="0" w:space="0" w:color="auto"/>
        <w:left w:val="none" w:sz="0" w:space="0" w:color="auto"/>
        <w:bottom w:val="none" w:sz="0" w:space="0" w:color="auto"/>
        <w:right w:val="none" w:sz="0" w:space="0" w:color="auto"/>
      </w:divBdr>
    </w:div>
    <w:div w:id="926891021">
      <w:bodyDiv w:val="1"/>
      <w:marLeft w:val="0"/>
      <w:marRight w:val="0"/>
      <w:marTop w:val="0"/>
      <w:marBottom w:val="0"/>
      <w:divBdr>
        <w:top w:val="none" w:sz="0" w:space="0" w:color="auto"/>
        <w:left w:val="none" w:sz="0" w:space="0" w:color="auto"/>
        <w:bottom w:val="none" w:sz="0" w:space="0" w:color="auto"/>
        <w:right w:val="none" w:sz="0" w:space="0" w:color="auto"/>
      </w:divBdr>
    </w:div>
    <w:div w:id="944078018">
      <w:bodyDiv w:val="1"/>
      <w:marLeft w:val="0"/>
      <w:marRight w:val="0"/>
      <w:marTop w:val="0"/>
      <w:marBottom w:val="0"/>
      <w:divBdr>
        <w:top w:val="none" w:sz="0" w:space="0" w:color="auto"/>
        <w:left w:val="none" w:sz="0" w:space="0" w:color="auto"/>
        <w:bottom w:val="none" w:sz="0" w:space="0" w:color="auto"/>
        <w:right w:val="none" w:sz="0" w:space="0" w:color="auto"/>
      </w:divBdr>
    </w:div>
    <w:div w:id="1069500869">
      <w:bodyDiv w:val="1"/>
      <w:marLeft w:val="0"/>
      <w:marRight w:val="0"/>
      <w:marTop w:val="0"/>
      <w:marBottom w:val="0"/>
      <w:divBdr>
        <w:top w:val="none" w:sz="0" w:space="0" w:color="auto"/>
        <w:left w:val="none" w:sz="0" w:space="0" w:color="auto"/>
        <w:bottom w:val="none" w:sz="0" w:space="0" w:color="auto"/>
        <w:right w:val="none" w:sz="0" w:space="0" w:color="auto"/>
      </w:divBdr>
    </w:div>
    <w:div w:id="1360816668">
      <w:bodyDiv w:val="1"/>
      <w:marLeft w:val="0"/>
      <w:marRight w:val="0"/>
      <w:marTop w:val="0"/>
      <w:marBottom w:val="0"/>
      <w:divBdr>
        <w:top w:val="none" w:sz="0" w:space="0" w:color="auto"/>
        <w:left w:val="none" w:sz="0" w:space="0" w:color="auto"/>
        <w:bottom w:val="none" w:sz="0" w:space="0" w:color="auto"/>
        <w:right w:val="none" w:sz="0" w:space="0" w:color="auto"/>
      </w:divBdr>
    </w:div>
    <w:div w:id="1376812396">
      <w:bodyDiv w:val="1"/>
      <w:marLeft w:val="0"/>
      <w:marRight w:val="0"/>
      <w:marTop w:val="0"/>
      <w:marBottom w:val="0"/>
      <w:divBdr>
        <w:top w:val="none" w:sz="0" w:space="0" w:color="auto"/>
        <w:left w:val="none" w:sz="0" w:space="0" w:color="auto"/>
        <w:bottom w:val="none" w:sz="0" w:space="0" w:color="auto"/>
        <w:right w:val="none" w:sz="0" w:space="0" w:color="auto"/>
      </w:divBdr>
    </w:div>
    <w:div w:id="1467697023">
      <w:bodyDiv w:val="1"/>
      <w:marLeft w:val="0"/>
      <w:marRight w:val="0"/>
      <w:marTop w:val="0"/>
      <w:marBottom w:val="0"/>
      <w:divBdr>
        <w:top w:val="none" w:sz="0" w:space="0" w:color="auto"/>
        <w:left w:val="none" w:sz="0" w:space="0" w:color="auto"/>
        <w:bottom w:val="none" w:sz="0" w:space="0" w:color="auto"/>
        <w:right w:val="none" w:sz="0" w:space="0" w:color="auto"/>
      </w:divBdr>
    </w:div>
    <w:div w:id="1472207715">
      <w:bodyDiv w:val="1"/>
      <w:marLeft w:val="0"/>
      <w:marRight w:val="0"/>
      <w:marTop w:val="0"/>
      <w:marBottom w:val="0"/>
      <w:divBdr>
        <w:top w:val="none" w:sz="0" w:space="0" w:color="auto"/>
        <w:left w:val="none" w:sz="0" w:space="0" w:color="auto"/>
        <w:bottom w:val="none" w:sz="0" w:space="0" w:color="auto"/>
        <w:right w:val="none" w:sz="0" w:space="0" w:color="auto"/>
      </w:divBdr>
    </w:div>
    <w:div w:id="1606646779">
      <w:bodyDiv w:val="1"/>
      <w:marLeft w:val="0"/>
      <w:marRight w:val="0"/>
      <w:marTop w:val="0"/>
      <w:marBottom w:val="0"/>
      <w:divBdr>
        <w:top w:val="none" w:sz="0" w:space="0" w:color="auto"/>
        <w:left w:val="none" w:sz="0" w:space="0" w:color="auto"/>
        <w:bottom w:val="none" w:sz="0" w:space="0" w:color="auto"/>
        <w:right w:val="none" w:sz="0" w:space="0" w:color="auto"/>
      </w:divBdr>
    </w:div>
    <w:div w:id="1799033901">
      <w:bodyDiv w:val="1"/>
      <w:marLeft w:val="0"/>
      <w:marRight w:val="0"/>
      <w:marTop w:val="0"/>
      <w:marBottom w:val="0"/>
      <w:divBdr>
        <w:top w:val="none" w:sz="0" w:space="0" w:color="auto"/>
        <w:left w:val="none" w:sz="0" w:space="0" w:color="auto"/>
        <w:bottom w:val="none" w:sz="0" w:space="0" w:color="auto"/>
        <w:right w:val="none" w:sz="0" w:space="0" w:color="auto"/>
      </w:divBdr>
    </w:div>
    <w:div w:id="2065256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lvelderm\Documents\AA%20Voltigewedstrijd%2013%20maart%202016\protocollen\KNHS-download-sjabloon%20zwart%20wi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8" ma:contentTypeDescription="Een nieuw document maken." ma:contentTypeScope="" ma:versionID="21243fce5f8fc5c61a1cbb2ace2d24e8">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b4478f5e4c668915880156a0f2e80463"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MediaLengthInSeconds xmlns="e7f54076-5645-4b12-91ec-c3d4a8cb9c6b" xsi:nil="true"/>
    <SharedWithUsers xmlns="a811006f-1c16-41b7-b921-4a643f9d9ec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45008-1929-4EC4-9258-BF43DFD6EA83}">
  <ds:schemaRefs>
    <ds:schemaRef ds:uri="http://schemas.openxmlformats.org/officeDocument/2006/bibliography"/>
  </ds:schemaRefs>
</ds:datastoreItem>
</file>

<file path=customXml/itemProps2.xml><?xml version="1.0" encoding="utf-8"?>
<ds:datastoreItem xmlns:ds="http://schemas.openxmlformats.org/officeDocument/2006/customXml" ds:itemID="{CD415BCB-7DD8-42AB-AF5A-DD74436B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54076-5645-4b12-91ec-c3d4a8cb9c6b"/>
    <ds:schemaRef ds:uri="a811006f-1c16-41b7-b921-4a643f9d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C1500-56E9-47F6-8148-7FB1990C6877}">
  <ds:schemaRefs>
    <ds:schemaRef ds:uri="http://purl.org/dc/elements/1.1/"/>
    <ds:schemaRef ds:uri="http://schemas.openxmlformats.org/package/2006/metadata/core-properties"/>
    <ds:schemaRef ds:uri="http://www.w3.org/XML/1998/namespace"/>
    <ds:schemaRef ds:uri="http://schemas.microsoft.com/office/2006/documentManagement/types"/>
    <ds:schemaRef ds:uri="http://purl.org/dc/dcmitype/"/>
    <ds:schemaRef ds:uri="a811006f-1c16-41b7-b921-4a643f9d9ecc"/>
    <ds:schemaRef ds:uri="http://schemas.microsoft.com/office/2006/metadata/properties"/>
    <ds:schemaRef ds:uri="http://purl.org/dc/terms/"/>
    <ds:schemaRef ds:uri="http://schemas.microsoft.com/office/infopath/2007/PartnerControls"/>
    <ds:schemaRef ds:uri="e7f54076-5645-4b12-91ec-c3d4a8cb9c6b"/>
  </ds:schemaRefs>
</ds:datastoreItem>
</file>

<file path=customXml/itemProps4.xml><?xml version="1.0" encoding="utf-8"?>
<ds:datastoreItem xmlns:ds="http://schemas.openxmlformats.org/officeDocument/2006/customXml" ds:itemID="{DA92C89E-0083-42CD-B1F4-01FCB1B22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KNHS-download-sjabloon zwart wit</Template>
  <TotalTime>2</TotalTime>
  <Pages>7</Pages>
  <Words>2272</Words>
  <Characters>12498</Characters>
  <Application>Microsoft Office Word</Application>
  <DocSecurity>8</DocSecurity>
  <Lines>104</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Project Vernieuwing Handboek Aanleg Ruiter- en Menpaden</vt:lpstr>
      <vt:lpstr>Project Vernieuwing Handboek Aanleg Ruiter- en Menpaden</vt:lpstr>
    </vt:vector>
  </TitlesOfParts>
  <Company>ARCADIS</Company>
  <LinksUpToDate>false</LinksUpToDate>
  <CharactersWithSpaces>14741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protocol-team-bb-stap-2023</dc:title>
  <dc:creator>fortgensi</dc:creator>
  <cp:lastModifiedBy>Cindy Heijligers | KNHS</cp:lastModifiedBy>
  <cp:revision>7</cp:revision>
  <cp:lastPrinted>2016-10-07T07:51:00Z</cp:lastPrinted>
  <dcterms:created xsi:type="dcterms:W3CDTF">2024-02-24T11:06:00Z</dcterms:created>
  <dcterms:modified xsi:type="dcterms:W3CDTF">2025-02-28T14:39:00Z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dc6f62-bb58-4b94-b6ca-9af54699d31b_Enabled">
    <vt:lpwstr>true</vt:lpwstr>
  </property>
  <property fmtid="{D5CDD505-2E9C-101B-9397-08002B2CF9AE}" pid="3" name="MSIP_Label_d2dc6f62-bb58-4b94-b6ca-9af54699d31b_SetDate">
    <vt:lpwstr>2021-06-16T15:45:26Z</vt:lpwstr>
  </property>
  <property fmtid="{D5CDD505-2E9C-101B-9397-08002B2CF9AE}" pid="4" name="MSIP_Label_d2dc6f62-bb58-4b94-b6ca-9af54699d31b_Method">
    <vt:lpwstr>Standard</vt:lpwstr>
  </property>
  <property fmtid="{D5CDD505-2E9C-101B-9397-08002B2CF9AE}" pid="5" name="MSIP_Label_d2dc6f62-bb58-4b94-b6ca-9af54699d31b_Name">
    <vt:lpwstr>d2dc6f62-bb58-4b94-b6ca-9af54699d31b</vt:lpwstr>
  </property>
  <property fmtid="{D5CDD505-2E9C-101B-9397-08002B2CF9AE}" pid="6" name="MSIP_Label_d2dc6f62-bb58-4b94-b6ca-9af54699d31b_SiteId">
    <vt:lpwstr>d7790549-8c35-40ea-ad75-954ac3e86be8</vt:lpwstr>
  </property>
  <property fmtid="{D5CDD505-2E9C-101B-9397-08002B2CF9AE}" pid="7" name="MSIP_Label_d2dc6f62-bb58-4b94-b6ca-9af54699d31b_ActionId">
    <vt:lpwstr>a8b87b76-0c5d-4cbf-91ca-09a008f3cff8</vt:lpwstr>
  </property>
  <property fmtid="{D5CDD505-2E9C-101B-9397-08002B2CF9AE}" pid="8" name="MSIP_Label_d2dc6f62-bb58-4b94-b6ca-9af54699d31b_ContentBits">
    <vt:lpwstr>0</vt:lpwstr>
  </property>
  <property fmtid="{D5CDD505-2E9C-101B-9397-08002B2CF9AE}" pid="9" name="ContentTypeId">
    <vt:lpwstr>0x010100F9386A01108D374D9C638ECAF15CC501</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